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5529"/>
        <w:gridCol w:w="1275"/>
      </w:tblGrid>
      <w:tr w:rsidR="00C20A32" w:rsidRPr="00C20A32" w:rsidTr="00223259">
        <w:tc>
          <w:tcPr>
            <w:tcW w:w="3402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bookmarkStart w:id="0" w:name="_GoBack"/>
            <w:bookmarkEnd w:id="0"/>
            <w:r w:rsidRPr="00C20A32">
              <w:rPr>
                <w:b/>
              </w:rPr>
              <w:t>Обозначение</w:t>
            </w:r>
          </w:p>
        </w:tc>
        <w:tc>
          <w:tcPr>
            <w:tcW w:w="5529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r w:rsidRPr="00C20A32">
              <w:rPr>
                <w:b/>
              </w:rPr>
              <w:t>Наименование</w:t>
            </w:r>
          </w:p>
        </w:tc>
        <w:tc>
          <w:tcPr>
            <w:tcW w:w="1275" w:type="dxa"/>
          </w:tcPr>
          <w:p w:rsidR="00C20A32" w:rsidRPr="00C20A32" w:rsidRDefault="00C20A32" w:rsidP="00C20A32">
            <w:pPr>
              <w:tabs>
                <w:tab w:val="left" w:pos="1593"/>
              </w:tabs>
              <w:autoSpaceDE w:val="0"/>
              <w:autoSpaceDN w:val="0"/>
              <w:adjustRightInd w:val="0"/>
              <w:spacing w:line="360" w:lineRule="auto"/>
              <w:ind w:right="33"/>
              <w:contextualSpacing/>
              <w:jc w:val="center"/>
              <w:rPr>
                <w:b/>
              </w:rPr>
            </w:pPr>
            <w:r w:rsidRPr="00C20A32">
              <w:rPr>
                <w:b/>
              </w:rPr>
              <w:t>Примечание</w:t>
            </w:r>
          </w:p>
        </w:tc>
      </w:tr>
      <w:tr w:rsidR="00C20A32" w:rsidRPr="00C20A32" w:rsidTr="00223259">
        <w:tc>
          <w:tcPr>
            <w:tcW w:w="3402" w:type="dxa"/>
          </w:tcPr>
          <w:p w:rsidR="00C20A32" w:rsidRPr="00C20A32" w:rsidRDefault="00C20A32" w:rsidP="003028B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7908/2016-С</w:t>
            </w:r>
            <w:r w:rsidR="003028BC">
              <w:t>П</w:t>
            </w:r>
          </w:p>
        </w:tc>
        <w:tc>
          <w:tcPr>
            <w:tcW w:w="5529" w:type="dxa"/>
          </w:tcPr>
          <w:p w:rsidR="00C20A32" w:rsidRPr="00C20A32" w:rsidRDefault="003028BC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Состав проектной документации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223259">
        <w:tc>
          <w:tcPr>
            <w:tcW w:w="3402" w:type="dxa"/>
          </w:tcPr>
          <w:p w:rsidR="00C20A32" w:rsidRPr="00C20A32" w:rsidRDefault="00C20A32" w:rsidP="003028B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</w:t>
            </w:r>
            <w:r w:rsidR="003028BC">
              <w:t>-1</w:t>
            </w:r>
            <w:r w:rsidRPr="00C20A32">
              <w:t>-</w:t>
            </w:r>
            <w:r w:rsidR="003028BC">
              <w:t>ППТ-</w:t>
            </w:r>
            <w:r w:rsidRPr="00C20A32">
              <w:t>С</w:t>
            </w:r>
            <w:r w:rsidR="003028BC">
              <w:t>Т</w:t>
            </w:r>
          </w:p>
        </w:tc>
        <w:tc>
          <w:tcPr>
            <w:tcW w:w="5529" w:type="dxa"/>
          </w:tcPr>
          <w:p w:rsidR="00C20A32" w:rsidRPr="00C20A32" w:rsidRDefault="003028BC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Содержание тома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223259">
        <w:tc>
          <w:tcPr>
            <w:tcW w:w="3402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5529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223259">
        <w:tc>
          <w:tcPr>
            <w:tcW w:w="3402" w:type="dxa"/>
          </w:tcPr>
          <w:p w:rsidR="00C20A32" w:rsidRPr="00C20A32" w:rsidRDefault="00C20A32" w:rsidP="00C20A32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center"/>
            </w:pPr>
          </w:p>
        </w:tc>
        <w:tc>
          <w:tcPr>
            <w:tcW w:w="5529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u w:val="single"/>
              </w:rPr>
            </w:pPr>
            <w:r w:rsidRPr="00C20A32">
              <w:rPr>
                <w:u w:val="single"/>
              </w:rPr>
              <w:t>Текстовая часть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223259">
        <w:tc>
          <w:tcPr>
            <w:tcW w:w="3402" w:type="dxa"/>
          </w:tcPr>
          <w:p w:rsidR="00C20A32" w:rsidRPr="00C20A32" w:rsidRDefault="00C20A32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bookmarkStart w:id="1" w:name="OLE_LINK21"/>
            <w:bookmarkStart w:id="2" w:name="OLE_LINK22"/>
            <w:bookmarkStart w:id="3" w:name="OLE_LINK23"/>
            <w:r w:rsidRPr="00C20A32">
              <w:t>7908/2016-</w:t>
            </w:r>
            <w:r w:rsidR="003028BC">
              <w:t>1-</w:t>
            </w:r>
            <w:r w:rsidRPr="00C20A32">
              <w:t>ППТ-ПЗ</w:t>
            </w:r>
            <w:bookmarkEnd w:id="1"/>
            <w:bookmarkEnd w:id="2"/>
            <w:bookmarkEnd w:id="3"/>
          </w:p>
        </w:tc>
        <w:tc>
          <w:tcPr>
            <w:tcW w:w="5529" w:type="dxa"/>
          </w:tcPr>
          <w:p w:rsidR="00C20A32" w:rsidRPr="00C20A32" w:rsidRDefault="00C20A32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Пояснительная записка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223259">
        <w:tc>
          <w:tcPr>
            <w:tcW w:w="3402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5529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223259">
        <w:tc>
          <w:tcPr>
            <w:tcW w:w="3402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5529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u w:val="single"/>
              </w:rPr>
            </w:pPr>
            <w:r w:rsidRPr="00C20A32">
              <w:rPr>
                <w:u w:val="single"/>
              </w:rPr>
              <w:t>Графическая часть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223259">
        <w:tc>
          <w:tcPr>
            <w:tcW w:w="3402" w:type="dxa"/>
          </w:tcPr>
          <w:p w:rsidR="00C20A32" w:rsidRPr="00C20A32" w:rsidRDefault="00C20A32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bookmarkStart w:id="4" w:name="OLE_LINK24"/>
            <w:bookmarkStart w:id="5" w:name="OLE_LINK25"/>
            <w:bookmarkStart w:id="6" w:name="OLE_LINK26"/>
            <w:bookmarkStart w:id="7" w:name="OLE_LINK27"/>
            <w:bookmarkStart w:id="8" w:name="OLE_LINK28"/>
            <w:bookmarkStart w:id="9" w:name="OLE_LINK29"/>
            <w:bookmarkStart w:id="10" w:name="OLE_LINK30"/>
            <w:bookmarkStart w:id="11" w:name="OLE_LINK31"/>
            <w:bookmarkStart w:id="12" w:name="OLE_LINK32"/>
            <w:bookmarkStart w:id="13" w:name="OLE_LINK33"/>
            <w:bookmarkStart w:id="14" w:name="OLE_LINK34"/>
            <w:bookmarkStart w:id="15" w:name="OLE_LINK35"/>
            <w:bookmarkStart w:id="16" w:name="OLE_LINK36"/>
            <w:bookmarkStart w:id="17" w:name="OLE_LINK37"/>
            <w:bookmarkStart w:id="18" w:name="OLE_LINK38"/>
            <w:bookmarkStart w:id="19" w:name="OLE_LINK39"/>
            <w:bookmarkStart w:id="20" w:name="OLE_LINK40"/>
            <w:r w:rsidRPr="00C20A32">
              <w:t>7908/2016-</w:t>
            </w:r>
            <w:r w:rsidR="00BE59D6">
              <w:t>1-</w:t>
            </w:r>
            <w:r w:rsidRPr="00C20A32">
              <w:t>ППТ</w:t>
            </w:r>
            <w:r>
              <w:t xml:space="preserve">    лист 1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5529" w:type="dxa"/>
          </w:tcPr>
          <w:p w:rsidR="00C20A32" w:rsidRPr="00C20A32" w:rsidRDefault="00184C75" w:rsidP="00184C75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Чертеж проекта планировки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223259">
        <w:tc>
          <w:tcPr>
            <w:tcW w:w="3402" w:type="dxa"/>
          </w:tcPr>
          <w:p w:rsidR="00C20A32" w:rsidRPr="00C20A32" w:rsidRDefault="009818EC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BE59D6">
              <w:t>1-</w:t>
            </w:r>
            <w:r w:rsidRPr="00C20A32">
              <w:t>ППТ</w:t>
            </w:r>
            <w:r>
              <w:t xml:space="preserve">    лист 2</w:t>
            </w:r>
          </w:p>
        </w:tc>
        <w:tc>
          <w:tcPr>
            <w:tcW w:w="5529" w:type="dxa"/>
          </w:tcPr>
          <w:p w:rsidR="00C20A32" w:rsidRPr="00C20A32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 xml:space="preserve">Схема этапности строительства 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223259">
        <w:tc>
          <w:tcPr>
            <w:tcW w:w="3402" w:type="dxa"/>
          </w:tcPr>
          <w:p w:rsidR="008838F0" w:rsidRPr="00C20A32" w:rsidRDefault="008838F0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7908/2016-</w:t>
            </w:r>
            <w:r w:rsidR="00BE59D6">
              <w:t>1-</w:t>
            </w:r>
            <w:r>
              <w:t>ППТ    лист 3</w:t>
            </w:r>
          </w:p>
        </w:tc>
        <w:tc>
          <w:tcPr>
            <w:tcW w:w="5529" w:type="dxa"/>
          </w:tcPr>
          <w:p w:rsidR="008838F0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bookmarkStart w:id="21" w:name="OLE_LINK41"/>
            <w:bookmarkStart w:id="22" w:name="OLE_LINK42"/>
            <w:bookmarkStart w:id="23" w:name="OLE_LINK43"/>
            <w:bookmarkStart w:id="24" w:name="OLE_LINK44"/>
            <w:bookmarkStart w:id="25" w:name="OLE_LINK45"/>
            <w:r>
              <w:t>Архитектурно-планировочная организация территории. Фрагмент 1</w:t>
            </w:r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223259">
        <w:tc>
          <w:tcPr>
            <w:tcW w:w="3402" w:type="dxa"/>
          </w:tcPr>
          <w:p w:rsidR="008838F0" w:rsidRDefault="008838F0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7908/2016-</w:t>
            </w:r>
            <w:r w:rsidR="00BE59D6">
              <w:t>1-</w:t>
            </w:r>
            <w:r>
              <w:t>ППТ    лист 4</w:t>
            </w:r>
          </w:p>
        </w:tc>
        <w:tc>
          <w:tcPr>
            <w:tcW w:w="5529" w:type="dxa"/>
          </w:tcPr>
          <w:p w:rsidR="008838F0" w:rsidRPr="00C20A32" w:rsidRDefault="008838F0" w:rsidP="00F10169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Архитектурно-планировочная организация территории. Фрагмент 2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223259">
        <w:tc>
          <w:tcPr>
            <w:tcW w:w="3402" w:type="dxa"/>
          </w:tcPr>
          <w:p w:rsidR="008838F0" w:rsidRDefault="008838F0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7908/2016-</w:t>
            </w:r>
            <w:r w:rsidR="00BE59D6">
              <w:t>1-</w:t>
            </w:r>
            <w:r>
              <w:t>ППТ    лист 5</w:t>
            </w:r>
          </w:p>
        </w:tc>
        <w:tc>
          <w:tcPr>
            <w:tcW w:w="5529" w:type="dxa"/>
          </w:tcPr>
          <w:p w:rsidR="008838F0" w:rsidRDefault="008838F0" w:rsidP="00F10169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Архитектурно-планировочная организация территории. Фрагмент 3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223259">
        <w:tc>
          <w:tcPr>
            <w:tcW w:w="3402" w:type="dxa"/>
          </w:tcPr>
          <w:p w:rsidR="008838F0" w:rsidRDefault="008838F0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7908/2016-</w:t>
            </w:r>
            <w:r w:rsidR="00BE59D6">
              <w:t>1-</w:t>
            </w:r>
            <w:r>
              <w:t>ППТ    лист 6</w:t>
            </w:r>
          </w:p>
        </w:tc>
        <w:tc>
          <w:tcPr>
            <w:tcW w:w="5529" w:type="dxa"/>
          </w:tcPr>
          <w:p w:rsidR="008838F0" w:rsidRDefault="008838F0" w:rsidP="00F10169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Архитектурно-планировочная организация территории. Фрагмент 4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</w:tbl>
    <w:p w:rsidR="00C20A32" w:rsidRDefault="00C20A3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sectPr w:rsidR="00C20A32" w:rsidSect="0089759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282" w:bottom="284" w:left="1418" w:header="346" w:footer="284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940" w:rsidRDefault="00B67940">
      <w:r>
        <w:separator/>
      </w:r>
    </w:p>
  </w:endnote>
  <w:endnote w:type="continuationSeparator" w:id="0">
    <w:p w:rsidR="00B67940" w:rsidRDefault="00B67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Чертежный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ST type B">
    <w:panose1 w:val="020B0500000000000000"/>
    <w:charset w:val="00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>
    <w:pPr>
      <w:pStyle w:val="a5"/>
    </w:pPr>
  </w:p>
  <w:p w:rsidR="005E1F8E" w:rsidRDefault="005E1F8E">
    <w:pPr>
      <w:pStyle w:val="a5"/>
    </w:pPr>
  </w:p>
  <w:p w:rsidR="005E1F8E" w:rsidRDefault="001747C5" w:rsidP="009011C8">
    <w:pPr>
      <w:pStyle w:val="a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1" layoutInCell="1" allowOverlap="1">
              <wp:simplePos x="0" y="0"/>
              <wp:positionH relativeFrom="column">
                <wp:posOffset>-441960</wp:posOffset>
              </wp:positionH>
              <wp:positionV relativeFrom="page">
                <wp:posOffset>7459980</wp:posOffset>
              </wp:positionV>
              <wp:extent cx="431165" cy="3060065"/>
              <wp:effectExtent l="15240" t="20955" r="20320" b="14605"/>
              <wp:wrapNone/>
              <wp:docPr id="19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20" name="Line 35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2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  <w:szCs w:val="22"/>
                              </w:rPr>
                            </w:pPr>
                            <w:r w:rsidRPr="00BA34EE">
                              <w:rPr>
                                <w:i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3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4" o:spid="_x0000_s1027" style="position:absolute;left:0;text-align:left;margin-left:-34.8pt;margin-top:587.4pt;width:33.95pt;height:240.95pt;z-index:251654656;mso-position-vertical-relative:page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">
              <v:line id="Line 35" o:spid="_x0000_s1028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UhaMUA&#10;AADbAAAADwAAAGRycy9kb3ducmV2LnhtbESPUWvCMBSF3wf7D+EKe5uJPgypRpHhYNRNZvUHXJtr&#10;W9bcdElmO3+9GQz2eDjnfIezWA22FRfyoXGsYTJWIIhLZxquNBwPL48zECEiG2wdk4YfCrBa3t8t&#10;MDOu5z1diliJBOGQoYY6xi6TMpQ1WQxj1xEn7+y8xZikr6Tx2Ce4beVUqSdpseG0UGNHzzWVn8W3&#10;1bBT/DUrtv4j3/XqffN2PeX5aav1w2hYz0FEGuJ/+K/9ajRMJ/D7Jf0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1SFo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Подпись и дата</w:t>
                      </w:r>
                    </w:p>
                  </w:txbxContent>
                </v:textbox>
              </v:shape>
              <v:shape id="Text Box 37" o:spid="_x0000_s1030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e/H8UA&#10;AADbAAAADwAAAGRycy9kb3ducmV2LnhtbESPUUvDMBSF3wX/Q7jC3lxiH2TUZUNEYXRzbNUfcNdc&#10;22Jz0yVxrfv1y0Dw8XDO+Q5nvhxtJ07kQ+tYw8NUgSCunGm51vD58XY/AxEissHOMWn4pQDLxe3N&#10;HHPjBt7TqYy1SBAOOWpoYuxzKUPVkMUwdT1x8r6ctxiT9LU0HocEt53MlHqUFltOCw329NJQ9V3+&#10;WA1bxcdZufa7Yjuo99fN+VAUh7XWk7vx+QlEpDH+h//aK6Mhy+D6Jf0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78f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  <w:szCs w:val="22"/>
                        </w:rPr>
                      </w:pPr>
                      <w:r w:rsidRPr="00BA34EE">
                        <w:rPr>
                          <w:i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8" o:spid="_x0000_s1031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sahMUA&#10;AADbAAAADwAAAGRycy9kb3ducmV2LnhtbESPUUvDMBSF3wX/Q7iCby5xgzHqsjGGwujm0OoPuGvu&#10;2rLmpiZx7fbrjSD4eDjnfIczXw62FWfyoXGs4XGkQBCXzjRcafj8eHmYgQgR2WDrmDRcKMBycXsz&#10;x8y4nt/pXMRKJAiHDDXUMXaZlKGsyWIYuY44eUfnLcYkfSWNxz7BbSvHSk2lxYbTQo0drWsqT8W3&#10;1bBX/DUrtv4t3/fq9Xl3PeT5Yav1/d2wegIRaYj/4b/2xmgYT+D3S/o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SxqE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-17780</wp:posOffset>
              </wp:positionH>
              <wp:positionV relativeFrom="page">
                <wp:posOffset>9977120</wp:posOffset>
              </wp:positionV>
              <wp:extent cx="6512560" cy="539750"/>
              <wp:effectExtent l="1270" t="4445" r="1270" b="0"/>
              <wp:wrapNone/>
              <wp:docPr id="1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256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13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0"/>
                            <w:gridCol w:w="510"/>
                            <w:gridCol w:w="567"/>
                            <w:gridCol w:w="680"/>
                            <w:gridCol w:w="851"/>
                            <w:gridCol w:w="502"/>
                            <w:gridCol w:w="6056"/>
                            <w:gridCol w:w="537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112995">
                                <w:pPr>
                                  <w:pStyle w:val="16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7809/2016-</w:t>
                                </w:r>
                                <w:r w:rsidR="003028BC">
                                  <w:rPr>
                                    <w:i/>
                                  </w:rPr>
                                  <w:t>1-ППТ-</w:t>
                                </w:r>
                                <w:r w:rsidR="00112995">
                                  <w:rPr>
                                    <w:i/>
                                  </w:rPr>
                                  <w:t>С</w:t>
                                </w:r>
                                <w:r>
                                  <w:rPr>
                                    <w:i/>
                                  </w:rPr>
                                  <w:t>Т</w:t>
                                </w:r>
                              </w:p>
                            </w:tc>
                            <w:tc>
                              <w:tcPr>
                                <w:tcW w:w="53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noProof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 w:val="restart"/>
                                <w:tcBorders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8F78B7" w:rsidP="004E65C6">
                                <w:pPr>
                                  <w:pStyle w:val="12"/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instrText xml:space="preserve"> PAGE </w:instrTex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BE59D6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>2</w: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4E65C6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2" type="#_x0000_t202" style="position:absolute;left:0;text-align:left;margin-left:-1.4pt;margin-top:785.6pt;width:512.8pt;height:4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13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0"/>
                      <w:gridCol w:w="510"/>
                      <w:gridCol w:w="567"/>
                      <w:gridCol w:w="680"/>
                      <w:gridCol w:w="851"/>
                      <w:gridCol w:w="502"/>
                      <w:gridCol w:w="6056"/>
                      <w:gridCol w:w="537"/>
                    </w:tblGrid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top w:val="single" w:sz="18" w:space="0" w:color="auto"/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112995">
                          <w:pPr>
                            <w:pStyle w:val="16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7809/2016-</w:t>
                          </w:r>
                          <w:r w:rsidR="003028BC">
                            <w:rPr>
                              <w:i/>
                            </w:rPr>
                            <w:t>1-ППТ-</w:t>
                          </w:r>
                          <w:r w:rsidR="00112995">
                            <w:rPr>
                              <w:i/>
                            </w:rPr>
                            <w:t>С</w:t>
                          </w:r>
                          <w:r>
                            <w:rPr>
                              <w:i/>
                            </w:rPr>
                            <w:t>Т</w:t>
                          </w:r>
                        </w:p>
                      </w:tc>
                      <w:tc>
                        <w:tcPr>
                          <w:tcW w:w="53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noProof/>
                            </w:rPr>
                          </w:pPr>
                          <w:r w:rsidRPr="00BA34EE">
                            <w:rPr>
                              <w:i/>
                              <w:noProof/>
                            </w:rPr>
                            <w:t>Лист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 w:val="restart"/>
                          <w:tcBorders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8F78B7" w:rsidP="004E65C6">
                          <w:pPr>
                            <w:pStyle w:val="12"/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E59D6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1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8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02" w:type="dxa"/>
                          <w:tcBorders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4E65C6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Pr="002125D0" w:rsidRDefault="005E1F8E" w:rsidP="00990441">
    <w:pPr>
      <w:pStyle w:val="a5"/>
      <w:ind w:left="180"/>
    </w:pPr>
  </w:p>
  <w:p w:rsidR="005E1F8E" w:rsidRPr="002125D0" w:rsidRDefault="005E1F8E" w:rsidP="00990441">
    <w:pPr>
      <w:pStyle w:val="a5"/>
      <w:ind w:left="180"/>
    </w:pPr>
  </w:p>
  <w:p w:rsidR="005E1F8E" w:rsidRDefault="001747C5" w:rsidP="00990441">
    <w:pPr>
      <w:pStyle w:val="a5"/>
      <w:ind w:left="180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147955</wp:posOffset>
              </wp:positionV>
              <wp:extent cx="2397760" cy="0"/>
              <wp:effectExtent l="22225" t="14605" r="18415" b="23495"/>
              <wp:wrapNone/>
              <wp:docPr id="8" name="AutoShap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19BBD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2" o:spid="_x0000_s1026" type="#_x0000_t32" style="position:absolute;margin-left:-1.25pt;margin-top:11.65pt;width:188.8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135255</wp:posOffset>
              </wp:positionV>
              <wp:extent cx="2397760" cy="0"/>
              <wp:effectExtent l="22225" t="20955" r="27940" b="26670"/>
              <wp:wrapNone/>
              <wp:docPr id="7" name="AutoShap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0A4521" id="AutoShape 100" o:spid="_x0000_s1026" type="#_x0000_t32" style="position:absolute;margin-left:-1.25pt;margin-top:10.65pt;width:188.8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" strokecolor="#f2f2f2" strokeweight="3pt">
              <v:shadow color="#7f7f7f" opacity=".5" offset="1pt"/>
            </v:shape>
          </w:pict>
        </mc:Fallback>
      </mc:AlternateContent>
    </w: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Pr="002125D0" w:rsidRDefault="001747C5" w:rsidP="00990441">
    <w:pPr>
      <w:pStyle w:val="a5"/>
      <w:ind w:left="180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1" layoutInCell="1" allowOverlap="1">
              <wp:simplePos x="0" y="0"/>
              <wp:positionH relativeFrom="column">
                <wp:posOffset>-447040</wp:posOffset>
              </wp:positionH>
              <wp:positionV relativeFrom="paragraph">
                <wp:posOffset>-2892425</wp:posOffset>
              </wp:positionV>
              <wp:extent cx="431165" cy="3060065"/>
              <wp:effectExtent l="19685" t="22225" r="15875" b="22860"/>
              <wp:wrapNone/>
              <wp:docPr id="2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3" name="Line 8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5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  <w:szCs w:val="22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6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3" o:spid="_x0000_s1042" style="position:absolute;left:0;text-align:left;margin-left:-35.2pt;margin-top:-227.75pt;width:33.95pt;height:240.95pt;z-index:251656704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">
              <v:line id="Line 8" o:spid="_x0000_s1043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44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54cQA&#10;AADaAAAADwAAAGRycy9kb3ducmV2LnhtbESPUUvDMBSF34X9h3AHvrlEE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ueH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Подпись и дата</w:t>
                      </w:r>
                    </w:p>
                  </w:txbxContent>
                </v:textbox>
              </v:shape>
              <v:shape id="Text Box 10" o:spid="_x0000_s1045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cesQA&#10;AADaAAAADwAAAGRycy9kb3ducmV2LnhtbESPUUvDMBSF34X9h3AHvrlEQ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ZHHr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  <w:szCs w:val="22"/>
                        </w:rPr>
                      </w:pPr>
                      <w:r w:rsidRPr="00E3609E">
                        <w:rPr>
                          <w:rFonts w:ascii="GOST type B" w:hAnsi="GOST type B"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11" o:spid="_x0000_s1046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CDcQA&#10;AADaAAAADwAAAGRycy9kb3ducmV2LnhtbESPUWvCMBSF3wf7D+EO9jaT7UGkM4qIA6lTZucPuDbX&#10;ttjc1CSzdb9+GQz2eDjnfIcznQ+2FVfyoXGs4XmkQBCXzjRcaTh8vj1NQISIbLB1TBpuFGA+u7+b&#10;YmZcz3u6FrESCcIhQw11jF0mZShrshhGriNO3sl5izFJX0njsU9w28oXpcbSYsNpocaOljWV5+LL&#10;atgpvkyKjf/Id73art6/j3l+3Gj9+DAsXkFEGuJ/+K+9NhrG8Hsl3QA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gg3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Взам. инв. №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1" layoutInCell="1" allowOverlap="1">
              <wp:simplePos x="0" y="0"/>
              <wp:positionH relativeFrom="column">
                <wp:posOffset>-13970</wp:posOffset>
              </wp:positionH>
              <wp:positionV relativeFrom="page">
                <wp:posOffset>8898255</wp:posOffset>
              </wp:positionV>
              <wp:extent cx="6505575" cy="1612900"/>
              <wp:effectExtent l="0" t="1905" r="4445" b="4445"/>
              <wp:wrapNone/>
              <wp:docPr id="1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05575" cy="161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52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1"/>
                            <w:gridCol w:w="572"/>
                            <w:gridCol w:w="566"/>
                            <w:gridCol w:w="679"/>
                            <w:gridCol w:w="859"/>
                            <w:gridCol w:w="572"/>
                            <w:gridCol w:w="3805"/>
                            <w:gridCol w:w="813"/>
                            <w:gridCol w:w="872"/>
                            <w:gridCol w:w="1003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9818EC">
                                <w:pPr>
                                  <w:pStyle w:val="12"/>
                                  <w:rPr>
                                    <w:i/>
                                    <w:sz w:val="32"/>
                                  </w:rPr>
                                </w:pPr>
                                <w:r>
                                  <w:rPr>
                                    <w:i/>
                                    <w:sz w:val="32"/>
                                  </w:rPr>
                                  <w:t>7908/2016-</w:t>
                                </w:r>
                                <w:r w:rsidR="003028BC">
                                  <w:rPr>
                                    <w:i/>
                                    <w:sz w:val="32"/>
                                  </w:rPr>
                                  <w:t>1-ППТ-</w:t>
                                </w:r>
                                <w:r w:rsidR="009818EC">
                                  <w:rPr>
                                    <w:i/>
                                    <w:sz w:val="32"/>
                                  </w:rPr>
                                  <w:t>С</w:t>
                                </w:r>
                                <w:r>
                                  <w:rPr>
                                    <w:i/>
                                    <w:sz w:val="32"/>
                                  </w:rPr>
                                  <w:t>Т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Разраб.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Макридина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5452BF">
                                <w:pPr>
                                  <w:pStyle w:val="101"/>
                                  <w:jc w:val="center"/>
                                  <w:rPr>
                                    <w:i/>
                                    <w:szCs w:val="24"/>
                                  </w:rPr>
                                </w:pPr>
                                <w:r>
                                  <w:rPr>
                                    <w:i/>
                                    <w:szCs w:val="24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883FB2" w:rsidRDefault="00883FB2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83FB2"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>Содержание тома</w:t>
                                </w:r>
                              </w:p>
                              <w:p w:rsidR="005E1F8E" w:rsidRPr="00BA34EE" w:rsidRDefault="005E1F8E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Проверил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42304F">
                                <w:pPr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</w:t>
                                </w:r>
                                <w:r w:rsidR="00F050B2"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.1</w:t>
                                </w:r>
                                <w:r w:rsidR="0054616C"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112995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8F78B7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</w:rPr>
                                  <w:instrText xml:space="preserve"> NUMPAGES </w:instrTex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separate"/>
                                </w:r>
                                <w:r w:rsidR="001747C5">
                                  <w:rPr>
                                    <w:i/>
                                    <w:noProof/>
                                  </w:rPr>
                                  <w:t>1</w: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5E1F8E" w:rsidP="0054616C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72" w:type="dxa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0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42304F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Н. контр.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702A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Левина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A03255">
                                <w:pPr>
                                  <w:pStyle w:val="12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52010F" w:rsidRDefault="005E1F8E" w:rsidP="0042304F">
                                <w:pPr>
                                  <w:pStyle w:val="12"/>
                                  <w:rPr>
                                    <w:i/>
                                    <w:szCs w:val="24"/>
                                  </w:rPr>
                                </w:pP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ООО «</w:t>
                                </w:r>
                                <w:r w:rsidR="0042304F">
                                  <w:rPr>
                                    <w:i/>
                                    <w:szCs w:val="24"/>
                                  </w:rPr>
                                  <w:t>ГеоНика</w:t>
                                </w: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»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Утвердил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836A0A">
                                <w:pPr>
                                  <w:pStyle w:val="100"/>
                                  <w:jc w:val="left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5321DD">
                                <w:pPr>
                                  <w:pStyle w:val="100"/>
                                  <w:jc w:val="left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3861B0">
                          <w:pPr>
                            <w:pStyle w:val="100"/>
                            <w:tabs>
                              <w:tab w:val="left" w:pos="1095"/>
                              <w:tab w:val="left" w:pos="2342"/>
                              <w:tab w:val="left" w:pos="3136"/>
                              <w:tab w:val="left" w:pos="3703"/>
                              <w:tab w:val="left" w:pos="7516"/>
                              <w:tab w:val="left" w:pos="8367"/>
                              <w:tab w:val="left" w:pos="9218"/>
                            </w:tabs>
                            <w:ind w:left="57"/>
                            <w:jc w:val="left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  <w:sz w:val="24"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</w:p>
                        <w:p w:rsidR="005E1F8E" w:rsidRPr="00BA34EE" w:rsidRDefault="005E1F8E" w:rsidP="003861B0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2" o:spid="_x0000_s1047" type="#_x0000_t202" style="position:absolute;left:0;text-align:left;margin-left:-1.1pt;margin-top:700.65pt;width:512.25pt;height:1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BmFsgIAALQ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5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1"/>
                      <w:gridCol w:w="572"/>
                      <w:gridCol w:w="566"/>
                      <w:gridCol w:w="679"/>
                      <w:gridCol w:w="859"/>
                      <w:gridCol w:w="572"/>
                      <w:gridCol w:w="3805"/>
                      <w:gridCol w:w="813"/>
                      <w:gridCol w:w="872"/>
                      <w:gridCol w:w="1003"/>
                    </w:tblGrid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42304F" w:rsidP="009818EC">
                          <w:pPr>
                            <w:pStyle w:val="12"/>
                            <w:rPr>
                              <w:i/>
                              <w:sz w:val="32"/>
                            </w:rPr>
                          </w:pPr>
                          <w:r>
                            <w:rPr>
                              <w:i/>
                              <w:sz w:val="32"/>
                            </w:rPr>
                            <w:t>7908/2016-</w:t>
                          </w:r>
                          <w:r w:rsidR="003028BC">
                            <w:rPr>
                              <w:i/>
                              <w:sz w:val="32"/>
                            </w:rPr>
                            <w:t>1-ППТ-</w:t>
                          </w:r>
                          <w:r w:rsidR="009818EC">
                            <w:rPr>
                              <w:i/>
                              <w:sz w:val="32"/>
                            </w:rPr>
                            <w:t>С</w:t>
                          </w:r>
                          <w:r>
                            <w:rPr>
                              <w:i/>
                              <w:sz w:val="32"/>
                            </w:rPr>
                            <w:t>Т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7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Разраб.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Макридина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5452BF">
                          <w:pPr>
                            <w:pStyle w:val="101"/>
                            <w:jc w:val="center"/>
                            <w:rPr>
                              <w:i/>
                              <w:szCs w:val="24"/>
                            </w:rPr>
                          </w:pPr>
                          <w:r>
                            <w:rPr>
                              <w:i/>
                              <w:szCs w:val="24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883FB2" w:rsidRDefault="00883FB2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</w:rPr>
                          </w:pPr>
                          <w:r w:rsidRPr="00883FB2">
                            <w:rPr>
                              <w:i/>
                              <w:sz w:val="28"/>
                              <w:szCs w:val="28"/>
                            </w:rPr>
                            <w:t>Содержание тома</w:t>
                          </w:r>
                        </w:p>
                        <w:p w:rsidR="005E1F8E" w:rsidRPr="00BA34EE" w:rsidRDefault="005E1F8E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7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00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Листов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Проверил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42304F">
                          <w:pPr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</w:t>
                          </w:r>
                          <w:r w:rsidR="00F050B2">
                            <w:rPr>
                              <w:i/>
                              <w:sz w:val="20"/>
                              <w:szCs w:val="32"/>
                            </w:rPr>
                            <w:t>.1</w:t>
                          </w:r>
                          <w:r w:rsidR="0054616C">
                            <w:rPr>
                              <w:i/>
                              <w:sz w:val="20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872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112995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1003" w:type="dxa"/>
                          <w:vMerge w:val="restart"/>
                          <w:tcBorders>
                            <w:top w:val="single" w:sz="4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8F78B7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</w:rPr>
                            <w:instrText xml:space="preserve"> NUMPAGES </w:instrText>
                          </w:r>
                          <w:r w:rsidRPr="00BA34EE">
                            <w:rPr>
                              <w:i/>
                            </w:rPr>
                            <w:fldChar w:fldCharType="separate"/>
                          </w:r>
                          <w:r w:rsidR="001747C5">
                            <w:rPr>
                              <w:i/>
                              <w:noProof/>
                            </w:rPr>
                            <w:t>1</w:t>
                          </w:r>
                          <w:r w:rsidRPr="00BA34EE">
                            <w:rPr>
                              <w:i/>
                            </w:rPr>
                            <w:fldChar w:fldCharType="end"/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5E1F8E" w:rsidP="0054616C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72" w:type="dxa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100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42304F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Н. контр.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702A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Левина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A03255">
                          <w:pPr>
                            <w:pStyle w:val="12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52010F" w:rsidRDefault="005E1F8E" w:rsidP="0042304F">
                          <w:pPr>
                            <w:pStyle w:val="12"/>
                            <w:rPr>
                              <w:i/>
                              <w:szCs w:val="24"/>
                            </w:rPr>
                          </w:pPr>
                          <w:r w:rsidRPr="0052010F">
                            <w:rPr>
                              <w:i/>
                              <w:szCs w:val="24"/>
                            </w:rPr>
                            <w:t>ООО «</w:t>
                          </w:r>
                          <w:r w:rsidR="0042304F">
                            <w:rPr>
                              <w:i/>
                              <w:szCs w:val="24"/>
                            </w:rPr>
                            <w:t>ГеоНика</w:t>
                          </w:r>
                          <w:r w:rsidRPr="0052010F">
                            <w:rPr>
                              <w:i/>
                              <w:szCs w:val="24"/>
                            </w:rPr>
                            <w:t>»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Утвердил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836A0A">
                          <w:pPr>
                            <w:pStyle w:val="100"/>
                            <w:jc w:val="left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5321DD">
                          <w:pPr>
                            <w:pStyle w:val="100"/>
                            <w:jc w:val="left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3861B0">
                    <w:pPr>
                      <w:pStyle w:val="100"/>
                      <w:tabs>
                        <w:tab w:val="left" w:pos="1095"/>
                        <w:tab w:val="left" w:pos="2342"/>
                        <w:tab w:val="left" w:pos="3136"/>
                        <w:tab w:val="left" w:pos="3703"/>
                        <w:tab w:val="left" w:pos="7516"/>
                        <w:tab w:val="left" w:pos="8367"/>
                        <w:tab w:val="left" w:pos="9218"/>
                      </w:tabs>
                      <w:ind w:left="57"/>
                      <w:jc w:val="left"/>
                      <w:rPr>
                        <w:i/>
                      </w:rPr>
                    </w:pP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  <w:sz w:val="24"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</w:p>
                  <w:p w:rsidR="005E1F8E" w:rsidRPr="00BA34EE" w:rsidRDefault="005E1F8E" w:rsidP="003861B0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940" w:rsidRDefault="00B67940">
      <w:r>
        <w:separator/>
      </w:r>
    </w:p>
  </w:footnote>
  <w:footnote w:type="continuationSeparator" w:id="0">
    <w:p w:rsidR="00B67940" w:rsidRDefault="00B67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1747C5">
    <w:pPr>
      <w:pStyle w:val="a7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column">
                <wp:posOffset>-299085</wp:posOffset>
              </wp:positionH>
              <wp:positionV relativeFrom="page">
                <wp:posOffset>208915</wp:posOffset>
              </wp:positionV>
              <wp:extent cx="288290" cy="7247255"/>
              <wp:effectExtent l="0" t="0" r="1270" b="1905"/>
              <wp:wrapNone/>
              <wp:docPr id="24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724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CD62AD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7" o:spid="_x0000_s1026" type="#_x0000_t202" style="position:absolute;left:0;text-align:left;margin-left:-23.55pt;margin-top:16.45pt;width:22.7pt;height:57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ZasgIAALI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" filled="f" stroked="f">
              <v:textbox style="layout-flow:vertical;mso-layout-flow-alt:bottom-to-top" inset="0,0,0,1mm">
                <w:txbxContent>
                  <w:p w:rsidR="005E1F8E" w:rsidRPr="00A7712C" w:rsidRDefault="005E1F8E" w:rsidP="00CD62AD">
                    <w:pPr>
                      <w:ind w:right="-60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1747C5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-302260</wp:posOffset>
              </wp:positionH>
              <wp:positionV relativeFrom="paragraph">
                <wp:posOffset>5080</wp:posOffset>
              </wp:positionV>
              <wp:extent cx="288290" cy="4848225"/>
              <wp:effectExtent l="2540" t="0" r="4445" b="4445"/>
              <wp:wrapNone/>
              <wp:docPr id="17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484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BB04AB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8" o:spid="_x0000_s1033" type="#_x0000_t202" style="position:absolute;left:0;text-align:left;margin-left:-23.8pt;margin-top:.4pt;width:22.7pt;height:38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" filled="f" stroked="f">
              <v:textbox style="layout-flow:vertical;mso-layout-flow-alt:bottom-to-top" inset="0,0,0,1mm">
                <w:txbxContent>
                  <w:p w:rsidR="005E1F8E" w:rsidRPr="00A7712C" w:rsidRDefault="005E1F8E" w:rsidP="00BB04AB">
                    <w:pPr>
                      <w:ind w:right="-60"/>
                    </w:pPr>
                  </w:p>
                </w:txbxContent>
              </v:textbox>
            </v:shape>
          </w:pict>
        </mc:Fallback>
      </mc:AlternateContent>
    </w:r>
  </w:p>
  <w:p w:rsidR="005E1F8E" w:rsidRPr="007453B7" w:rsidRDefault="001747C5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5680" behindDoc="0" locked="1" layoutInCell="1" allowOverlap="1">
              <wp:simplePos x="0" y="0"/>
              <wp:positionH relativeFrom="column">
                <wp:posOffset>-730250</wp:posOffset>
              </wp:positionH>
              <wp:positionV relativeFrom="page">
                <wp:posOffset>5073015</wp:posOffset>
              </wp:positionV>
              <wp:extent cx="716915" cy="2381250"/>
              <wp:effectExtent l="12700" t="15240" r="13335" b="13335"/>
              <wp:wrapNone/>
              <wp:docPr id="9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6915" cy="2381250"/>
                        <a:chOff x="211" y="7862"/>
                        <a:chExt cx="1129" cy="3750"/>
                      </a:xfrm>
                    </wpg:grpSpPr>
                    <wps:wsp>
                      <wps:cNvPr id="10" name="Line 13"/>
                      <wps:cNvCnPr>
                        <a:cxnSpLocks noChangeShapeType="1"/>
                      </wps:cNvCnPr>
                      <wps:spPr bwMode="auto">
                        <a:xfrm flipV="1">
                          <a:off x="516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4"/>
                      <wps:cNvCnPr>
                        <a:cxnSpLocks noChangeShapeType="1"/>
                      </wps:cNvCnPr>
                      <wps:spPr bwMode="auto">
                        <a:xfrm flipV="1">
                          <a:off x="784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5"/>
                      <wps:cNvCnPr>
                        <a:cxnSpLocks noChangeShapeType="1"/>
                      </wps:cNvCnPr>
                      <wps:spPr bwMode="auto">
                        <a:xfrm flipV="1">
                          <a:off x="1053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6"/>
                      <wps:cNvCnPr>
                        <a:cxnSpLocks noChangeShapeType="1"/>
                      </wps:cNvCnPr>
                      <wps:spPr bwMode="auto">
                        <a:xfrm>
                          <a:off x="516" y="10441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17"/>
                      <wps:cNvCnPr>
                        <a:cxnSpLocks noChangeShapeType="1"/>
                      </wps:cNvCnPr>
                      <wps:spPr bwMode="auto">
                        <a:xfrm>
                          <a:off x="516" y="930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8"/>
                      <wps:cNvCnPr>
                        <a:cxnSpLocks noChangeShapeType="1"/>
                      </wps:cNvCnPr>
                      <wps:spPr bwMode="auto">
                        <a:xfrm>
                          <a:off x="516" y="844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211" y="7862"/>
                          <a:ext cx="1129" cy="3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9A4EF7">
                            <w:pPr>
                              <w:pStyle w:val="12"/>
                              <w:jc w:val="left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Согласовано:</w:t>
                            </w:r>
                          </w:p>
                        </w:txbxContent>
                      </wps:txbx>
                      <wps:bodyPr rot="0" vert="vert270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34" style="position:absolute;left:0;text-align:left;margin-left:-57.5pt;margin-top:399.45pt;width:56.45pt;height:187.5pt;z-index:251655680;mso-position-vertical-relative:page" coordorigin="211,7862" coordsize="1129,3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">
              <v:line id="Line 13" o:spid="_x0000_s1035" style="position:absolute;flip:y;visibility:visible;mso-wrap-style:square" from="516,7862" to="516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<v:line id="Line 14" o:spid="_x0000_s1036" style="position:absolute;flip:y;visibility:visible;mso-wrap-style:square" from="784,7862" to="784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<v:line id="Line 15" o:spid="_x0000_s1037" style="position:absolute;flip:y;visibility:visible;mso-wrap-style:square" from="1053,7862" to="1053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<v:line id="Line 16" o:spid="_x0000_s1038" style="position:absolute;visibility:visible;mso-wrap-style:square" from="516,10441" to="1340,10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<v:line id="Line 17" o:spid="_x0000_s1039" style="position:absolute;visibility:visible;mso-wrap-style:square" from="516,9302" to="1340,9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v:line id="Line 18" o:spid="_x0000_s1040" style="position:absolute;visibility:visible;mso-wrap-style:square" from="516,8442" to="1340,8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<v:shape id="Text Box 19" o:spid="_x0000_s1041" type="#_x0000_t202" style="position:absolute;left:211;top:7862;width:1129;height:3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3jMIA&#10;AADbAAAADwAAAGRycy9kb3ducmV2LnhtbERPTWsCMRC9C/0PYQQvUhN7EFmNUpRiEXtwFexx2Ew3&#10;224myybq+u8bQfA2j/c582XnanGhNlSeNYxHCgRx4U3FpYbj4eN1CiJEZIO1Z9JwowDLxUtvjpnx&#10;V97TJY+lSCEcMtRgY2wyKUNhyWEY+YY4cT++dRgTbEtpWrymcFfLN6Um0mHFqcFiQytLxV9+dho2&#10;w1vV5L9rpXbf4fy1Lex6e+q0HvS79xmISF18ih/uT5PmT+D+Szp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PeMwgAAANsAAAAPAAAAAAAAAAAAAAAAAJgCAABkcnMvZG93&#10;bnJldi54bWxQSwUGAAAAAAQABAD1AAAAhwMAAAAA&#10;" filled="f" strokeweight="1.5pt">
                <v:textbox style="layout-flow:vertical;mso-layout-flow-alt:bottom-to-top" inset="0,,0">
                  <w:txbxContent>
                    <w:p w:rsidR="005E1F8E" w:rsidRPr="00E3609E" w:rsidRDefault="005E1F8E" w:rsidP="009A4EF7">
                      <w:pPr>
                        <w:pStyle w:val="12"/>
                        <w:jc w:val="left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Согласовано: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B9D442F"/>
    <w:multiLevelType w:val="hybridMultilevel"/>
    <w:tmpl w:val="3676A400"/>
    <w:lvl w:ilvl="0" w:tplc="292A82D2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">
    <w:nsid w:val="0C69403C"/>
    <w:multiLevelType w:val="singleLevel"/>
    <w:tmpl w:val="F15857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29D93775"/>
    <w:multiLevelType w:val="hybridMultilevel"/>
    <w:tmpl w:val="FA786208"/>
    <w:lvl w:ilvl="0" w:tplc="ECB212C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E350F"/>
    <w:multiLevelType w:val="hybridMultilevel"/>
    <w:tmpl w:val="6C58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7719D"/>
    <w:multiLevelType w:val="hybridMultilevel"/>
    <w:tmpl w:val="BFC4493C"/>
    <w:lvl w:ilvl="0" w:tplc="9304A1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4E377E9"/>
    <w:multiLevelType w:val="hybridMultilevel"/>
    <w:tmpl w:val="0D12EE24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7">
    <w:nsid w:val="45767641"/>
    <w:multiLevelType w:val="hybridMultilevel"/>
    <w:tmpl w:val="AF32A436"/>
    <w:lvl w:ilvl="0" w:tplc="91EA4BE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EB1B99"/>
    <w:multiLevelType w:val="hybridMultilevel"/>
    <w:tmpl w:val="EEE420CC"/>
    <w:lvl w:ilvl="0" w:tplc="FFFFFFFF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24F05F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EC0B62"/>
    <w:multiLevelType w:val="multilevel"/>
    <w:tmpl w:val="78421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0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1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2">
    <w:nsid w:val="7C3B46D6"/>
    <w:multiLevelType w:val="singleLevel"/>
    <w:tmpl w:val="649048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8"/>
  </w:num>
  <w:num w:numId="7">
    <w:abstractNumId w:val="8"/>
  </w:num>
  <w:num w:numId="8">
    <w:abstractNumId w:val="8"/>
  </w:num>
  <w:num w:numId="9">
    <w:abstractNumId w:val="10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1"/>
  </w:num>
  <w:num w:numId="19">
    <w:abstractNumId w:val="5"/>
  </w:num>
  <w:num w:numId="20">
    <w:abstractNumId w:val="6"/>
  </w:num>
  <w:num w:numId="21">
    <w:abstractNumId w:val="9"/>
  </w:num>
  <w:num w:numId="22">
    <w:abstractNumId w:val="3"/>
  </w:num>
  <w:num w:numId="23">
    <w:abstractNumId w:val="12"/>
  </w:num>
  <w:num w:numId="24">
    <w:abstractNumId w:val="2"/>
  </w:num>
  <w:num w:numId="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2155">
      <o:colormenu v:ext="edit" fillcolor="none" strokecolor="none [3213]"/>
    </o:shapedefaults>
    <o:shapelayout v:ext="edit">
      <o:rules v:ext="edit">
        <o:r id="V:Rule3" type="connector" idref="#_x0000_s2148"/>
        <o:r id="V:Rule4" type="connector" idref="#_x0000_s2150"/>
      </o:rules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B4"/>
    <w:rsid w:val="0000126D"/>
    <w:rsid w:val="00003C67"/>
    <w:rsid w:val="00004790"/>
    <w:rsid w:val="00006883"/>
    <w:rsid w:val="0000692B"/>
    <w:rsid w:val="00010106"/>
    <w:rsid w:val="0001344D"/>
    <w:rsid w:val="00013865"/>
    <w:rsid w:val="00015EC4"/>
    <w:rsid w:val="00017664"/>
    <w:rsid w:val="00017F39"/>
    <w:rsid w:val="00020E4F"/>
    <w:rsid w:val="000214E5"/>
    <w:rsid w:val="000224F9"/>
    <w:rsid w:val="0003242F"/>
    <w:rsid w:val="00034E05"/>
    <w:rsid w:val="000376DC"/>
    <w:rsid w:val="00043151"/>
    <w:rsid w:val="00045FEE"/>
    <w:rsid w:val="00047944"/>
    <w:rsid w:val="0005162B"/>
    <w:rsid w:val="0005422C"/>
    <w:rsid w:val="00054838"/>
    <w:rsid w:val="000553CC"/>
    <w:rsid w:val="00055501"/>
    <w:rsid w:val="00060435"/>
    <w:rsid w:val="00061182"/>
    <w:rsid w:val="0006120E"/>
    <w:rsid w:val="00061B37"/>
    <w:rsid w:val="00064E0F"/>
    <w:rsid w:val="00066E20"/>
    <w:rsid w:val="00076690"/>
    <w:rsid w:val="00077E06"/>
    <w:rsid w:val="00082F08"/>
    <w:rsid w:val="00084E58"/>
    <w:rsid w:val="00085CB4"/>
    <w:rsid w:val="00092AE0"/>
    <w:rsid w:val="00092F82"/>
    <w:rsid w:val="00093F8C"/>
    <w:rsid w:val="00094198"/>
    <w:rsid w:val="00095C0C"/>
    <w:rsid w:val="0009751B"/>
    <w:rsid w:val="000A17F9"/>
    <w:rsid w:val="000A44F7"/>
    <w:rsid w:val="000A52CF"/>
    <w:rsid w:val="000B2181"/>
    <w:rsid w:val="000B6E5B"/>
    <w:rsid w:val="000C0567"/>
    <w:rsid w:val="000C1DE4"/>
    <w:rsid w:val="000C2913"/>
    <w:rsid w:val="000C54F1"/>
    <w:rsid w:val="000C572E"/>
    <w:rsid w:val="000C7691"/>
    <w:rsid w:val="000E1C76"/>
    <w:rsid w:val="000F0EF2"/>
    <w:rsid w:val="000F24CA"/>
    <w:rsid w:val="000F671E"/>
    <w:rsid w:val="000F7ABA"/>
    <w:rsid w:val="0010026C"/>
    <w:rsid w:val="00100991"/>
    <w:rsid w:val="00101C10"/>
    <w:rsid w:val="00103926"/>
    <w:rsid w:val="00112995"/>
    <w:rsid w:val="0011372C"/>
    <w:rsid w:val="00113DCE"/>
    <w:rsid w:val="00113E8B"/>
    <w:rsid w:val="00117D47"/>
    <w:rsid w:val="001224F5"/>
    <w:rsid w:val="00125B55"/>
    <w:rsid w:val="00126381"/>
    <w:rsid w:val="00131780"/>
    <w:rsid w:val="00134121"/>
    <w:rsid w:val="0013416B"/>
    <w:rsid w:val="0013550D"/>
    <w:rsid w:val="00136A5F"/>
    <w:rsid w:val="00136E80"/>
    <w:rsid w:val="00137DC8"/>
    <w:rsid w:val="001438C8"/>
    <w:rsid w:val="00143B0B"/>
    <w:rsid w:val="00143E7C"/>
    <w:rsid w:val="00144899"/>
    <w:rsid w:val="001450D2"/>
    <w:rsid w:val="001457B9"/>
    <w:rsid w:val="001517B1"/>
    <w:rsid w:val="00155D6E"/>
    <w:rsid w:val="0016045C"/>
    <w:rsid w:val="001605D3"/>
    <w:rsid w:val="00165D09"/>
    <w:rsid w:val="00170267"/>
    <w:rsid w:val="001747C5"/>
    <w:rsid w:val="00176269"/>
    <w:rsid w:val="0018280F"/>
    <w:rsid w:val="0018377D"/>
    <w:rsid w:val="00184C75"/>
    <w:rsid w:val="001855DD"/>
    <w:rsid w:val="00185EAB"/>
    <w:rsid w:val="0018606C"/>
    <w:rsid w:val="00186C2C"/>
    <w:rsid w:val="00187B66"/>
    <w:rsid w:val="00196A3C"/>
    <w:rsid w:val="00196B07"/>
    <w:rsid w:val="00197310"/>
    <w:rsid w:val="00197C32"/>
    <w:rsid w:val="001A3354"/>
    <w:rsid w:val="001A6FC7"/>
    <w:rsid w:val="001A7BD1"/>
    <w:rsid w:val="001B14CF"/>
    <w:rsid w:val="001B2226"/>
    <w:rsid w:val="001B470F"/>
    <w:rsid w:val="001C0DA2"/>
    <w:rsid w:val="001C143D"/>
    <w:rsid w:val="001C294D"/>
    <w:rsid w:val="001C4419"/>
    <w:rsid w:val="001C53CA"/>
    <w:rsid w:val="001C59CE"/>
    <w:rsid w:val="001D38B7"/>
    <w:rsid w:val="001D78F6"/>
    <w:rsid w:val="001E030B"/>
    <w:rsid w:val="001E2BBC"/>
    <w:rsid w:val="001E4935"/>
    <w:rsid w:val="001E507B"/>
    <w:rsid w:val="001E5687"/>
    <w:rsid w:val="001E59F1"/>
    <w:rsid w:val="001E71D2"/>
    <w:rsid w:val="001E7990"/>
    <w:rsid w:val="001F21C8"/>
    <w:rsid w:val="001F3F8D"/>
    <w:rsid w:val="001F5F4A"/>
    <w:rsid w:val="002028C9"/>
    <w:rsid w:val="00203EDD"/>
    <w:rsid w:val="002040F5"/>
    <w:rsid w:val="00204373"/>
    <w:rsid w:val="00206949"/>
    <w:rsid w:val="002100EA"/>
    <w:rsid w:val="0021204B"/>
    <w:rsid w:val="002120B7"/>
    <w:rsid w:val="002125D0"/>
    <w:rsid w:val="00214BE5"/>
    <w:rsid w:val="00215070"/>
    <w:rsid w:val="00215975"/>
    <w:rsid w:val="00216C45"/>
    <w:rsid w:val="00220EF6"/>
    <w:rsid w:val="00220F65"/>
    <w:rsid w:val="002212C5"/>
    <w:rsid w:val="002219BD"/>
    <w:rsid w:val="00222C33"/>
    <w:rsid w:val="00222F4A"/>
    <w:rsid w:val="00223259"/>
    <w:rsid w:val="002233B0"/>
    <w:rsid w:val="00223C03"/>
    <w:rsid w:val="0022435F"/>
    <w:rsid w:val="00225459"/>
    <w:rsid w:val="00226F87"/>
    <w:rsid w:val="00227E21"/>
    <w:rsid w:val="00230BD7"/>
    <w:rsid w:val="00230C1F"/>
    <w:rsid w:val="0023167D"/>
    <w:rsid w:val="00232518"/>
    <w:rsid w:val="002335E6"/>
    <w:rsid w:val="0023411D"/>
    <w:rsid w:val="0023664D"/>
    <w:rsid w:val="0024719A"/>
    <w:rsid w:val="00253AA1"/>
    <w:rsid w:val="00253F95"/>
    <w:rsid w:val="00255206"/>
    <w:rsid w:val="00260D00"/>
    <w:rsid w:val="00260F68"/>
    <w:rsid w:val="00265112"/>
    <w:rsid w:val="00266E27"/>
    <w:rsid w:val="00267C0A"/>
    <w:rsid w:val="00270984"/>
    <w:rsid w:val="00270B34"/>
    <w:rsid w:val="00273A2A"/>
    <w:rsid w:val="00273C91"/>
    <w:rsid w:val="00276664"/>
    <w:rsid w:val="00277AF0"/>
    <w:rsid w:val="00281E6D"/>
    <w:rsid w:val="00284512"/>
    <w:rsid w:val="00284745"/>
    <w:rsid w:val="00296087"/>
    <w:rsid w:val="00296C4B"/>
    <w:rsid w:val="00297038"/>
    <w:rsid w:val="002A07B9"/>
    <w:rsid w:val="002A10BC"/>
    <w:rsid w:val="002A1DFE"/>
    <w:rsid w:val="002A3637"/>
    <w:rsid w:val="002A40EF"/>
    <w:rsid w:val="002A6F79"/>
    <w:rsid w:val="002A718F"/>
    <w:rsid w:val="002A72F2"/>
    <w:rsid w:val="002A7BD4"/>
    <w:rsid w:val="002B0FF6"/>
    <w:rsid w:val="002B159C"/>
    <w:rsid w:val="002B29E9"/>
    <w:rsid w:val="002B54EC"/>
    <w:rsid w:val="002B7C9A"/>
    <w:rsid w:val="002C1493"/>
    <w:rsid w:val="002C47E1"/>
    <w:rsid w:val="002C5A94"/>
    <w:rsid w:val="002C78B0"/>
    <w:rsid w:val="002D040A"/>
    <w:rsid w:val="002D189A"/>
    <w:rsid w:val="002D31C6"/>
    <w:rsid w:val="002D4EE7"/>
    <w:rsid w:val="002E0142"/>
    <w:rsid w:val="002E2365"/>
    <w:rsid w:val="002E4C42"/>
    <w:rsid w:val="002F0F62"/>
    <w:rsid w:val="002F2EDD"/>
    <w:rsid w:val="00301E69"/>
    <w:rsid w:val="003028BC"/>
    <w:rsid w:val="003070A9"/>
    <w:rsid w:val="00307DE9"/>
    <w:rsid w:val="00311A0C"/>
    <w:rsid w:val="003246D1"/>
    <w:rsid w:val="00324788"/>
    <w:rsid w:val="00327F62"/>
    <w:rsid w:val="00332ECB"/>
    <w:rsid w:val="00336937"/>
    <w:rsid w:val="0034111A"/>
    <w:rsid w:val="00343144"/>
    <w:rsid w:val="00347D64"/>
    <w:rsid w:val="00354AC7"/>
    <w:rsid w:val="00356CBF"/>
    <w:rsid w:val="003602F5"/>
    <w:rsid w:val="0036431C"/>
    <w:rsid w:val="00364F4B"/>
    <w:rsid w:val="003658A9"/>
    <w:rsid w:val="003663B2"/>
    <w:rsid w:val="00366834"/>
    <w:rsid w:val="00370821"/>
    <w:rsid w:val="0037598F"/>
    <w:rsid w:val="003763FF"/>
    <w:rsid w:val="00381F0F"/>
    <w:rsid w:val="0038336C"/>
    <w:rsid w:val="003861B0"/>
    <w:rsid w:val="00392B40"/>
    <w:rsid w:val="00394E16"/>
    <w:rsid w:val="003964C5"/>
    <w:rsid w:val="003A1069"/>
    <w:rsid w:val="003A4A20"/>
    <w:rsid w:val="003A7D36"/>
    <w:rsid w:val="003B1C53"/>
    <w:rsid w:val="003B22DD"/>
    <w:rsid w:val="003B6758"/>
    <w:rsid w:val="003B7865"/>
    <w:rsid w:val="003C1241"/>
    <w:rsid w:val="003C6FB3"/>
    <w:rsid w:val="003C719B"/>
    <w:rsid w:val="003C7822"/>
    <w:rsid w:val="003D2BA2"/>
    <w:rsid w:val="003D3C2A"/>
    <w:rsid w:val="003E0F18"/>
    <w:rsid w:val="003E511D"/>
    <w:rsid w:val="003F1717"/>
    <w:rsid w:val="004041F8"/>
    <w:rsid w:val="00406436"/>
    <w:rsid w:val="00413989"/>
    <w:rsid w:val="00413E9B"/>
    <w:rsid w:val="00414D44"/>
    <w:rsid w:val="00416A99"/>
    <w:rsid w:val="00416E94"/>
    <w:rsid w:val="00417378"/>
    <w:rsid w:val="00422C34"/>
    <w:rsid w:val="0042304F"/>
    <w:rsid w:val="004259E6"/>
    <w:rsid w:val="00425C0F"/>
    <w:rsid w:val="004304C3"/>
    <w:rsid w:val="00431CBD"/>
    <w:rsid w:val="00432B6D"/>
    <w:rsid w:val="00434758"/>
    <w:rsid w:val="00437FA5"/>
    <w:rsid w:val="004402C1"/>
    <w:rsid w:val="00441040"/>
    <w:rsid w:val="00445456"/>
    <w:rsid w:val="00451176"/>
    <w:rsid w:val="0045217F"/>
    <w:rsid w:val="00452ACD"/>
    <w:rsid w:val="00453098"/>
    <w:rsid w:val="0046278B"/>
    <w:rsid w:val="004661C8"/>
    <w:rsid w:val="00475196"/>
    <w:rsid w:val="0047630D"/>
    <w:rsid w:val="004774BB"/>
    <w:rsid w:val="004827C5"/>
    <w:rsid w:val="004853F5"/>
    <w:rsid w:val="00487511"/>
    <w:rsid w:val="0048751D"/>
    <w:rsid w:val="00487C18"/>
    <w:rsid w:val="0049101B"/>
    <w:rsid w:val="0049315C"/>
    <w:rsid w:val="0049356E"/>
    <w:rsid w:val="00494231"/>
    <w:rsid w:val="00495282"/>
    <w:rsid w:val="00496D25"/>
    <w:rsid w:val="00497F0F"/>
    <w:rsid w:val="004A1DA7"/>
    <w:rsid w:val="004A463F"/>
    <w:rsid w:val="004A4F7A"/>
    <w:rsid w:val="004A5886"/>
    <w:rsid w:val="004A63B7"/>
    <w:rsid w:val="004B106A"/>
    <w:rsid w:val="004B1DBE"/>
    <w:rsid w:val="004B2858"/>
    <w:rsid w:val="004B5770"/>
    <w:rsid w:val="004B621E"/>
    <w:rsid w:val="004B7503"/>
    <w:rsid w:val="004C0BB6"/>
    <w:rsid w:val="004C332F"/>
    <w:rsid w:val="004C7B64"/>
    <w:rsid w:val="004E25EA"/>
    <w:rsid w:val="004E51EF"/>
    <w:rsid w:val="004E57FE"/>
    <w:rsid w:val="004E5B5E"/>
    <w:rsid w:val="004E6433"/>
    <w:rsid w:val="004E65C6"/>
    <w:rsid w:val="004E7CF0"/>
    <w:rsid w:val="004F209A"/>
    <w:rsid w:val="004F24A0"/>
    <w:rsid w:val="004F645D"/>
    <w:rsid w:val="004F6EBD"/>
    <w:rsid w:val="005069C9"/>
    <w:rsid w:val="005105E9"/>
    <w:rsid w:val="005126DF"/>
    <w:rsid w:val="00512A27"/>
    <w:rsid w:val="00513E51"/>
    <w:rsid w:val="00514298"/>
    <w:rsid w:val="0051539E"/>
    <w:rsid w:val="0052010F"/>
    <w:rsid w:val="005321DD"/>
    <w:rsid w:val="00534257"/>
    <w:rsid w:val="0053433E"/>
    <w:rsid w:val="00534E1C"/>
    <w:rsid w:val="005350CB"/>
    <w:rsid w:val="00536FC4"/>
    <w:rsid w:val="00542B14"/>
    <w:rsid w:val="005452BF"/>
    <w:rsid w:val="0054616C"/>
    <w:rsid w:val="00551244"/>
    <w:rsid w:val="00551933"/>
    <w:rsid w:val="00554F31"/>
    <w:rsid w:val="00556935"/>
    <w:rsid w:val="00557DFD"/>
    <w:rsid w:val="00560870"/>
    <w:rsid w:val="00572DF2"/>
    <w:rsid w:val="00573DFC"/>
    <w:rsid w:val="00576F74"/>
    <w:rsid w:val="005820F9"/>
    <w:rsid w:val="00583992"/>
    <w:rsid w:val="00585784"/>
    <w:rsid w:val="00587E6E"/>
    <w:rsid w:val="00587F94"/>
    <w:rsid w:val="0059274C"/>
    <w:rsid w:val="005A22C7"/>
    <w:rsid w:val="005A2BE0"/>
    <w:rsid w:val="005A5DC0"/>
    <w:rsid w:val="005A6AF4"/>
    <w:rsid w:val="005B0568"/>
    <w:rsid w:val="005B0854"/>
    <w:rsid w:val="005B257D"/>
    <w:rsid w:val="005B760F"/>
    <w:rsid w:val="005B7E00"/>
    <w:rsid w:val="005D01B4"/>
    <w:rsid w:val="005D184F"/>
    <w:rsid w:val="005D36A9"/>
    <w:rsid w:val="005D40B9"/>
    <w:rsid w:val="005D734A"/>
    <w:rsid w:val="005E0D7C"/>
    <w:rsid w:val="005E1F8E"/>
    <w:rsid w:val="005E21FD"/>
    <w:rsid w:val="005E3E0C"/>
    <w:rsid w:val="005E3E36"/>
    <w:rsid w:val="005E699D"/>
    <w:rsid w:val="005F0A2D"/>
    <w:rsid w:val="005F1D45"/>
    <w:rsid w:val="005F428D"/>
    <w:rsid w:val="005F53A5"/>
    <w:rsid w:val="00605065"/>
    <w:rsid w:val="00605C23"/>
    <w:rsid w:val="00606357"/>
    <w:rsid w:val="006071FC"/>
    <w:rsid w:val="00607F4F"/>
    <w:rsid w:val="00610A62"/>
    <w:rsid w:val="00611087"/>
    <w:rsid w:val="00614B62"/>
    <w:rsid w:val="00615182"/>
    <w:rsid w:val="0061538B"/>
    <w:rsid w:val="00615FB6"/>
    <w:rsid w:val="006171DC"/>
    <w:rsid w:val="006237D1"/>
    <w:rsid w:val="0062523E"/>
    <w:rsid w:val="00626C53"/>
    <w:rsid w:val="00626EF7"/>
    <w:rsid w:val="00633834"/>
    <w:rsid w:val="006377FC"/>
    <w:rsid w:val="00641804"/>
    <w:rsid w:val="00643123"/>
    <w:rsid w:val="00644D60"/>
    <w:rsid w:val="006457D8"/>
    <w:rsid w:val="00646981"/>
    <w:rsid w:val="0065429B"/>
    <w:rsid w:val="006551B1"/>
    <w:rsid w:val="00661A13"/>
    <w:rsid w:val="00664B86"/>
    <w:rsid w:val="0066799A"/>
    <w:rsid w:val="00670360"/>
    <w:rsid w:val="00673806"/>
    <w:rsid w:val="006775DD"/>
    <w:rsid w:val="00677855"/>
    <w:rsid w:val="00677CA8"/>
    <w:rsid w:val="006838C3"/>
    <w:rsid w:val="00685299"/>
    <w:rsid w:val="00686BC0"/>
    <w:rsid w:val="00687193"/>
    <w:rsid w:val="006876A8"/>
    <w:rsid w:val="00690DFB"/>
    <w:rsid w:val="006A31C5"/>
    <w:rsid w:val="006A3AF3"/>
    <w:rsid w:val="006A4254"/>
    <w:rsid w:val="006A6726"/>
    <w:rsid w:val="006A698E"/>
    <w:rsid w:val="006A6ADA"/>
    <w:rsid w:val="006B029A"/>
    <w:rsid w:val="006C00CF"/>
    <w:rsid w:val="006C0CA3"/>
    <w:rsid w:val="006C1E01"/>
    <w:rsid w:val="006C51A1"/>
    <w:rsid w:val="006D08C1"/>
    <w:rsid w:val="006D12DF"/>
    <w:rsid w:val="006D1CB4"/>
    <w:rsid w:val="006D2FDF"/>
    <w:rsid w:val="006D5957"/>
    <w:rsid w:val="006D602A"/>
    <w:rsid w:val="006D70DD"/>
    <w:rsid w:val="006D7AFC"/>
    <w:rsid w:val="006E0769"/>
    <w:rsid w:val="006E2287"/>
    <w:rsid w:val="006E2BD4"/>
    <w:rsid w:val="006E6354"/>
    <w:rsid w:val="006E6F29"/>
    <w:rsid w:val="006F0254"/>
    <w:rsid w:val="006F643B"/>
    <w:rsid w:val="006F6E25"/>
    <w:rsid w:val="006F6F0A"/>
    <w:rsid w:val="007006EA"/>
    <w:rsid w:val="00704937"/>
    <w:rsid w:val="00705FBC"/>
    <w:rsid w:val="00711DC8"/>
    <w:rsid w:val="00712857"/>
    <w:rsid w:val="00716456"/>
    <w:rsid w:val="0071793B"/>
    <w:rsid w:val="00721094"/>
    <w:rsid w:val="007251AA"/>
    <w:rsid w:val="00731FA5"/>
    <w:rsid w:val="00733D1E"/>
    <w:rsid w:val="007351DB"/>
    <w:rsid w:val="0073657B"/>
    <w:rsid w:val="00740AE6"/>
    <w:rsid w:val="0074332D"/>
    <w:rsid w:val="00745108"/>
    <w:rsid w:val="007453B7"/>
    <w:rsid w:val="00747830"/>
    <w:rsid w:val="00757E11"/>
    <w:rsid w:val="00762FA1"/>
    <w:rsid w:val="00772691"/>
    <w:rsid w:val="00772F5C"/>
    <w:rsid w:val="00773F03"/>
    <w:rsid w:val="0077690B"/>
    <w:rsid w:val="0078042F"/>
    <w:rsid w:val="00780B3D"/>
    <w:rsid w:val="00782321"/>
    <w:rsid w:val="00783279"/>
    <w:rsid w:val="007838A2"/>
    <w:rsid w:val="0078513C"/>
    <w:rsid w:val="00785B1A"/>
    <w:rsid w:val="0078632F"/>
    <w:rsid w:val="007914C6"/>
    <w:rsid w:val="00791B71"/>
    <w:rsid w:val="007972AC"/>
    <w:rsid w:val="007A1077"/>
    <w:rsid w:val="007A1C82"/>
    <w:rsid w:val="007A227E"/>
    <w:rsid w:val="007A2E01"/>
    <w:rsid w:val="007A53D1"/>
    <w:rsid w:val="007A5AE3"/>
    <w:rsid w:val="007A6FBF"/>
    <w:rsid w:val="007A71E9"/>
    <w:rsid w:val="007B0B1E"/>
    <w:rsid w:val="007B16BF"/>
    <w:rsid w:val="007B1FF8"/>
    <w:rsid w:val="007B23B4"/>
    <w:rsid w:val="007B2DE6"/>
    <w:rsid w:val="007B47AA"/>
    <w:rsid w:val="007B76CB"/>
    <w:rsid w:val="007C0A7D"/>
    <w:rsid w:val="007C4525"/>
    <w:rsid w:val="007C6474"/>
    <w:rsid w:val="007D001B"/>
    <w:rsid w:val="007D1C1C"/>
    <w:rsid w:val="007D6925"/>
    <w:rsid w:val="007E042A"/>
    <w:rsid w:val="007E3CFD"/>
    <w:rsid w:val="007E4905"/>
    <w:rsid w:val="007E4D22"/>
    <w:rsid w:val="007E54CC"/>
    <w:rsid w:val="007E5638"/>
    <w:rsid w:val="007E5781"/>
    <w:rsid w:val="007E6887"/>
    <w:rsid w:val="007E6F57"/>
    <w:rsid w:val="007F0C73"/>
    <w:rsid w:val="007F1C65"/>
    <w:rsid w:val="007F247C"/>
    <w:rsid w:val="007F2664"/>
    <w:rsid w:val="007F29A2"/>
    <w:rsid w:val="007F58D1"/>
    <w:rsid w:val="00800694"/>
    <w:rsid w:val="00803F4B"/>
    <w:rsid w:val="00805F96"/>
    <w:rsid w:val="008067A9"/>
    <w:rsid w:val="008115BB"/>
    <w:rsid w:val="00813919"/>
    <w:rsid w:val="00815348"/>
    <w:rsid w:val="00817DC0"/>
    <w:rsid w:val="008205D8"/>
    <w:rsid w:val="00822004"/>
    <w:rsid w:val="00823199"/>
    <w:rsid w:val="00824495"/>
    <w:rsid w:val="00825BB4"/>
    <w:rsid w:val="00827555"/>
    <w:rsid w:val="008308E5"/>
    <w:rsid w:val="00831210"/>
    <w:rsid w:val="00832AC8"/>
    <w:rsid w:val="00836A0A"/>
    <w:rsid w:val="00842D08"/>
    <w:rsid w:val="008432D0"/>
    <w:rsid w:val="00843571"/>
    <w:rsid w:val="00844A4D"/>
    <w:rsid w:val="00845737"/>
    <w:rsid w:val="0085038A"/>
    <w:rsid w:val="00851A01"/>
    <w:rsid w:val="00853B03"/>
    <w:rsid w:val="00853C2D"/>
    <w:rsid w:val="00855842"/>
    <w:rsid w:val="00857CCD"/>
    <w:rsid w:val="00861F48"/>
    <w:rsid w:val="00863864"/>
    <w:rsid w:val="008650F8"/>
    <w:rsid w:val="008702AD"/>
    <w:rsid w:val="00870D1B"/>
    <w:rsid w:val="008751B4"/>
    <w:rsid w:val="00876629"/>
    <w:rsid w:val="00877951"/>
    <w:rsid w:val="00881E3C"/>
    <w:rsid w:val="008832F2"/>
    <w:rsid w:val="008838F0"/>
    <w:rsid w:val="00883FB2"/>
    <w:rsid w:val="00885D76"/>
    <w:rsid w:val="00886128"/>
    <w:rsid w:val="0089007F"/>
    <w:rsid w:val="0089512F"/>
    <w:rsid w:val="0089570D"/>
    <w:rsid w:val="00896DF1"/>
    <w:rsid w:val="0089759B"/>
    <w:rsid w:val="008A032F"/>
    <w:rsid w:val="008A22AE"/>
    <w:rsid w:val="008A3198"/>
    <w:rsid w:val="008A4D63"/>
    <w:rsid w:val="008A5362"/>
    <w:rsid w:val="008B6526"/>
    <w:rsid w:val="008C1C13"/>
    <w:rsid w:val="008C1CFE"/>
    <w:rsid w:val="008C1E0B"/>
    <w:rsid w:val="008C3ABD"/>
    <w:rsid w:val="008C5C8C"/>
    <w:rsid w:val="008C60EE"/>
    <w:rsid w:val="008C7625"/>
    <w:rsid w:val="008E240D"/>
    <w:rsid w:val="008E2FD9"/>
    <w:rsid w:val="008E36B3"/>
    <w:rsid w:val="008E3B96"/>
    <w:rsid w:val="008E4898"/>
    <w:rsid w:val="008E5979"/>
    <w:rsid w:val="008F4B50"/>
    <w:rsid w:val="008F58E9"/>
    <w:rsid w:val="008F7510"/>
    <w:rsid w:val="008F78B7"/>
    <w:rsid w:val="009011C8"/>
    <w:rsid w:val="00902A02"/>
    <w:rsid w:val="0090466F"/>
    <w:rsid w:val="009109C2"/>
    <w:rsid w:val="00911913"/>
    <w:rsid w:val="00912AD2"/>
    <w:rsid w:val="00913229"/>
    <w:rsid w:val="009223AD"/>
    <w:rsid w:val="00923FCB"/>
    <w:rsid w:val="009323F8"/>
    <w:rsid w:val="00941347"/>
    <w:rsid w:val="009414D0"/>
    <w:rsid w:val="00945432"/>
    <w:rsid w:val="00946B39"/>
    <w:rsid w:val="00960E34"/>
    <w:rsid w:val="00971444"/>
    <w:rsid w:val="00971F5D"/>
    <w:rsid w:val="009721CC"/>
    <w:rsid w:val="00976C52"/>
    <w:rsid w:val="009818EC"/>
    <w:rsid w:val="00984E54"/>
    <w:rsid w:val="00990441"/>
    <w:rsid w:val="00992058"/>
    <w:rsid w:val="009958B2"/>
    <w:rsid w:val="009A1BED"/>
    <w:rsid w:val="009A1CEC"/>
    <w:rsid w:val="009A1F9E"/>
    <w:rsid w:val="009A28AF"/>
    <w:rsid w:val="009A4A64"/>
    <w:rsid w:val="009A4EF7"/>
    <w:rsid w:val="009A682F"/>
    <w:rsid w:val="009A70DA"/>
    <w:rsid w:val="009B0192"/>
    <w:rsid w:val="009B0A93"/>
    <w:rsid w:val="009B5D45"/>
    <w:rsid w:val="009B6EFF"/>
    <w:rsid w:val="009D1D03"/>
    <w:rsid w:val="009D2174"/>
    <w:rsid w:val="009D50A8"/>
    <w:rsid w:val="009D564A"/>
    <w:rsid w:val="009D7901"/>
    <w:rsid w:val="009E1B83"/>
    <w:rsid w:val="009E3752"/>
    <w:rsid w:val="009F1140"/>
    <w:rsid w:val="009F161A"/>
    <w:rsid w:val="009F4404"/>
    <w:rsid w:val="009F56A1"/>
    <w:rsid w:val="009F5DF8"/>
    <w:rsid w:val="00A02DE4"/>
    <w:rsid w:val="00A03255"/>
    <w:rsid w:val="00A0582C"/>
    <w:rsid w:val="00A05D9A"/>
    <w:rsid w:val="00A0605A"/>
    <w:rsid w:val="00A07A86"/>
    <w:rsid w:val="00A100E4"/>
    <w:rsid w:val="00A10690"/>
    <w:rsid w:val="00A12909"/>
    <w:rsid w:val="00A14287"/>
    <w:rsid w:val="00A16BF8"/>
    <w:rsid w:val="00A2239D"/>
    <w:rsid w:val="00A2419D"/>
    <w:rsid w:val="00A2438E"/>
    <w:rsid w:val="00A255A8"/>
    <w:rsid w:val="00A261B4"/>
    <w:rsid w:val="00A27E95"/>
    <w:rsid w:val="00A33233"/>
    <w:rsid w:val="00A406B1"/>
    <w:rsid w:val="00A40D61"/>
    <w:rsid w:val="00A46437"/>
    <w:rsid w:val="00A47248"/>
    <w:rsid w:val="00A47680"/>
    <w:rsid w:val="00A508DC"/>
    <w:rsid w:val="00A525AE"/>
    <w:rsid w:val="00A53148"/>
    <w:rsid w:val="00A53435"/>
    <w:rsid w:val="00A53C1C"/>
    <w:rsid w:val="00A627BB"/>
    <w:rsid w:val="00A67227"/>
    <w:rsid w:val="00A70BD2"/>
    <w:rsid w:val="00A71D28"/>
    <w:rsid w:val="00A728DA"/>
    <w:rsid w:val="00A72905"/>
    <w:rsid w:val="00A766BE"/>
    <w:rsid w:val="00A7712C"/>
    <w:rsid w:val="00A82DED"/>
    <w:rsid w:val="00A84D69"/>
    <w:rsid w:val="00A86429"/>
    <w:rsid w:val="00A93DA7"/>
    <w:rsid w:val="00A96786"/>
    <w:rsid w:val="00AA2F26"/>
    <w:rsid w:val="00AA5C91"/>
    <w:rsid w:val="00AA6450"/>
    <w:rsid w:val="00AB115B"/>
    <w:rsid w:val="00AB255F"/>
    <w:rsid w:val="00AB34CF"/>
    <w:rsid w:val="00AB61EE"/>
    <w:rsid w:val="00AB7196"/>
    <w:rsid w:val="00AC180B"/>
    <w:rsid w:val="00AC20C3"/>
    <w:rsid w:val="00AC22A1"/>
    <w:rsid w:val="00AC2AB9"/>
    <w:rsid w:val="00AC33DF"/>
    <w:rsid w:val="00AC4A4A"/>
    <w:rsid w:val="00AC5F98"/>
    <w:rsid w:val="00AC6DF8"/>
    <w:rsid w:val="00AC75B3"/>
    <w:rsid w:val="00AD0F7F"/>
    <w:rsid w:val="00AD4BAC"/>
    <w:rsid w:val="00AD648D"/>
    <w:rsid w:val="00AD73F7"/>
    <w:rsid w:val="00AE024E"/>
    <w:rsid w:val="00AE06A2"/>
    <w:rsid w:val="00AF219A"/>
    <w:rsid w:val="00AF44A4"/>
    <w:rsid w:val="00AF4629"/>
    <w:rsid w:val="00AF7530"/>
    <w:rsid w:val="00B01382"/>
    <w:rsid w:val="00B05B85"/>
    <w:rsid w:val="00B05C30"/>
    <w:rsid w:val="00B0777E"/>
    <w:rsid w:val="00B077D8"/>
    <w:rsid w:val="00B13A96"/>
    <w:rsid w:val="00B16761"/>
    <w:rsid w:val="00B179D6"/>
    <w:rsid w:val="00B20735"/>
    <w:rsid w:val="00B23434"/>
    <w:rsid w:val="00B26787"/>
    <w:rsid w:val="00B26F45"/>
    <w:rsid w:val="00B34BD2"/>
    <w:rsid w:val="00B34C62"/>
    <w:rsid w:val="00B36D39"/>
    <w:rsid w:val="00B40D13"/>
    <w:rsid w:val="00B43A08"/>
    <w:rsid w:val="00B450F8"/>
    <w:rsid w:val="00B47BD7"/>
    <w:rsid w:val="00B5429B"/>
    <w:rsid w:val="00B54B03"/>
    <w:rsid w:val="00B5584D"/>
    <w:rsid w:val="00B67940"/>
    <w:rsid w:val="00B70CF0"/>
    <w:rsid w:val="00B76D4E"/>
    <w:rsid w:val="00B77241"/>
    <w:rsid w:val="00B81944"/>
    <w:rsid w:val="00B85ED5"/>
    <w:rsid w:val="00B87917"/>
    <w:rsid w:val="00B91153"/>
    <w:rsid w:val="00B92BE8"/>
    <w:rsid w:val="00B942BE"/>
    <w:rsid w:val="00B9575E"/>
    <w:rsid w:val="00B95FB7"/>
    <w:rsid w:val="00B96266"/>
    <w:rsid w:val="00BA133B"/>
    <w:rsid w:val="00BA34EE"/>
    <w:rsid w:val="00BA37FD"/>
    <w:rsid w:val="00BA773B"/>
    <w:rsid w:val="00BB04AB"/>
    <w:rsid w:val="00BB39B8"/>
    <w:rsid w:val="00BB49EF"/>
    <w:rsid w:val="00BB5056"/>
    <w:rsid w:val="00BB67A3"/>
    <w:rsid w:val="00BB68CF"/>
    <w:rsid w:val="00BB7765"/>
    <w:rsid w:val="00BC2BE7"/>
    <w:rsid w:val="00BC5248"/>
    <w:rsid w:val="00BC77E6"/>
    <w:rsid w:val="00BD240D"/>
    <w:rsid w:val="00BD285F"/>
    <w:rsid w:val="00BD4ECB"/>
    <w:rsid w:val="00BD56BF"/>
    <w:rsid w:val="00BD56FE"/>
    <w:rsid w:val="00BD68AA"/>
    <w:rsid w:val="00BE34B1"/>
    <w:rsid w:val="00BE519D"/>
    <w:rsid w:val="00BE59D6"/>
    <w:rsid w:val="00BF1BB3"/>
    <w:rsid w:val="00BF21C9"/>
    <w:rsid w:val="00BF2B36"/>
    <w:rsid w:val="00C021A7"/>
    <w:rsid w:val="00C06EBE"/>
    <w:rsid w:val="00C07915"/>
    <w:rsid w:val="00C1319C"/>
    <w:rsid w:val="00C13665"/>
    <w:rsid w:val="00C13F85"/>
    <w:rsid w:val="00C14582"/>
    <w:rsid w:val="00C14E38"/>
    <w:rsid w:val="00C17BCF"/>
    <w:rsid w:val="00C20119"/>
    <w:rsid w:val="00C20A32"/>
    <w:rsid w:val="00C22331"/>
    <w:rsid w:val="00C22894"/>
    <w:rsid w:val="00C229CA"/>
    <w:rsid w:val="00C24D59"/>
    <w:rsid w:val="00C2569B"/>
    <w:rsid w:val="00C262F5"/>
    <w:rsid w:val="00C26DB0"/>
    <w:rsid w:val="00C30327"/>
    <w:rsid w:val="00C3343E"/>
    <w:rsid w:val="00C352A2"/>
    <w:rsid w:val="00C3677D"/>
    <w:rsid w:val="00C46E23"/>
    <w:rsid w:val="00C51B10"/>
    <w:rsid w:val="00C528D3"/>
    <w:rsid w:val="00C5513F"/>
    <w:rsid w:val="00C56139"/>
    <w:rsid w:val="00C6012A"/>
    <w:rsid w:val="00C60290"/>
    <w:rsid w:val="00C60BE2"/>
    <w:rsid w:val="00C62839"/>
    <w:rsid w:val="00C67600"/>
    <w:rsid w:val="00C72B38"/>
    <w:rsid w:val="00C763C5"/>
    <w:rsid w:val="00C80BA1"/>
    <w:rsid w:val="00C83AAE"/>
    <w:rsid w:val="00C87E50"/>
    <w:rsid w:val="00C90047"/>
    <w:rsid w:val="00C90A36"/>
    <w:rsid w:val="00C90E6D"/>
    <w:rsid w:val="00C9428B"/>
    <w:rsid w:val="00C945C7"/>
    <w:rsid w:val="00C94C2B"/>
    <w:rsid w:val="00C970F7"/>
    <w:rsid w:val="00CA046F"/>
    <w:rsid w:val="00CA6592"/>
    <w:rsid w:val="00CB1395"/>
    <w:rsid w:val="00CB576C"/>
    <w:rsid w:val="00CB68FB"/>
    <w:rsid w:val="00CB6D54"/>
    <w:rsid w:val="00CC26AE"/>
    <w:rsid w:val="00CC5552"/>
    <w:rsid w:val="00CD4F00"/>
    <w:rsid w:val="00CD5DB2"/>
    <w:rsid w:val="00CD62AD"/>
    <w:rsid w:val="00CE3E35"/>
    <w:rsid w:val="00CE5D48"/>
    <w:rsid w:val="00CF22BC"/>
    <w:rsid w:val="00CF263F"/>
    <w:rsid w:val="00CF6785"/>
    <w:rsid w:val="00CF6926"/>
    <w:rsid w:val="00D00919"/>
    <w:rsid w:val="00D01182"/>
    <w:rsid w:val="00D04DA0"/>
    <w:rsid w:val="00D04E93"/>
    <w:rsid w:val="00D05780"/>
    <w:rsid w:val="00D0724D"/>
    <w:rsid w:val="00D079D7"/>
    <w:rsid w:val="00D100BA"/>
    <w:rsid w:val="00D135DC"/>
    <w:rsid w:val="00D1425C"/>
    <w:rsid w:val="00D15B76"/>
    <w:rsid w:val="00D15F4B"/>
    <w:rsid w:val="00D17A57"/>
    <w:rsid w:val="00D20FD5"/>
    <w:rsid w:val="00D2153A"/>
    <w:rsid w:val="00D25D68"/>
    <w:rsid w:val="00D27705"/>
    <w:rsid w:val="00D334D8"/>
    <w:rsid w:val="00D341B6"/>
    <w:rsid w:val="00D35DF8"/>
    <w:rsid w:val="00D362D9"/>
    <w:rsid w:val="00D36958"/>
    <w:rsid w:val="00D371DA"/>
    <w:rsid w:val="00D37B74"/>
    <w:rsid w:val="00D404A2"/>
    <w:rsid w:val="00D404E1"/>
    <w:rsid w:val="00D42DCA"/>
    <w:rsid w:val="00D42E0F"/>
    <w:rsid w:val="00D44F0C"/>
    <w:rsid w:val="00D45DDF"/>
    <w:rsid w:val="00D50044"/>
    <w:rsid w:val="00D52F8B"/>
    <w:rsid w:val="00D54A62"/>
    <w:rsid w:val="00D561E8"/>
    <w:rsid w:val="00D60860"/>
    <w:rsid w:val="00D63975"/>
    <w:rsid w:val="00D641A2"/>
    <w:rsid w:val="00D677E5"/>
    <w:rsid w:val="00D70E05"/>
    <w:rsid w:val="00D71721"/>
    <w:rsid w:val="00D765D7"/>
    <w:rsid w:val="00D77A09"/>
    <w:rsid w:val="00D80F1A"/>
    <w:rsid w:val="00D817B0"/>
    <w:rsid w:val="00D82170"/>
    <w:rsid w:val="00D86138"/>
    <w:rsid w:val="00D8713D"/>
    <w:rsid w:val="00D90CE8"/>
    <w:rsid w:val="00D90EA6"/>
    <w:rsid w:val="00D971D8"/>
    <w:rsid w:val="00DA1432"/>
    <w:rsid w:val="00DA503C"/>
    <w:rsid w:val="00DA6DE8"/>
    <w:rsid w:val="00DB0777"/>
    <w:rsid w:val="00DB29EC"/>
    <w:rsid w:val="00DC18CB"/>
    <w:rsid w:val="00DC5E55"/>
    <w:rsid w:val="00DD19F8"/>
    <w:rsid w:val="00DD5982"/>
    <w:rsid w:val="00DD61DB"/>
    <w:rsid w:val="00DE410F"/>
    <w:rsid w:val="00DE4814"/>
    <w:rsid w:val="00DF0D1D"/>
    <w:rsid w:val="00DF2BE0"/>
    <w:rsid w:val="00DF38B7"/>
    <w:rsid w:val="00DF46C5"/>
    <w:rsid w:val="00DF4999"/>
    <w:rsid w:val="00DF56A8"/>
    <w:rsid w:val="00E01459"/>
    <w:rsid w:val="00E0155E"/>
    <w:rsid w:val="00E03028"/>
    <w:rsid w:val="00E03A99"/>
    <w:rsid w:val="00E0416B"/>
    <w:rsid w:val="00E05587"/>
    <w:rsid w:val="00E055DC"/>
    <w:rsid w:val="00E0669C"/>
    <w:rsid w:val="00E15591"/>
    <w:rsid w:val="00E177BC"/>
    <w:rsid w:val="00E21B2B"/>
    <w:rsid w:val="00E23212"/>
    <w:rsid w:val="00E23F3B"/>
    <w:rsid w:val="00E24060"/>
    <w:rsid w:val="00E24EB0"/>
    <w:rsid w:val="00E25DDD"/>
    <w:rsid w:val="00E308FB"/>
    <w:rsid w:val="00E327A5"/>
    <w:rsid w:val="00E33B9F"/>
    <w:rsid w:val="00E345B5"/>
    <w:rsid w:val="00E34C67"/>
    <w:rsid w:val="00E35B65"/>
    <w:rsid w:val="00E3609E"/>
    <w:rsid w:val="00E37B6B"/>
    <w:rsid w:val="00E40191"/>
    <w:rsid w:val="00E42994"/>
    <w:rsid w:val="00E436A2"/>
    <w:rsid w:val="00E437B4"/>
    <w:rsid w:val="00E449CB"/>
    <w:rsid w:val="00E44F34"/>
    <w:rsid w:val="00E450AC"/>
    <w:rsid w:val="00E45E95"/>
    <w:rsid w:val="00E5104A"/>
    <w:rsid w:val="00E51C4B"/>
    <w:rsid w:val="00E5682F"/>
    <w:rsid w:val="00E56B4C"/>
    <w:rsid w:val="00E6062A"/>
    <w:rsid w:val="00E60CC1"/>
    <w:rsid w:val="00E62FCD"/>
    <w:rsid w:val="00E6428F"/>
    <w:rsid w:val="00E702BD"/>
    <w:rsid w:val="00E70799"/>
    <w:rsid w:val="00E7144E"/>
    <w:rsid w:val="00E74403"/>
    <w:rsid w:val="00E87EF9"/>
    <w:rsid w:val="00E962F5"/>
    <w:rsid w:val="00E9773B"/>
    <w:rsid w:val="00EA4B02"/>
    <w:rsid w:val="00EB1A17"/>
    <w:rsid w:val="00EB542D"/>
    <w:rsid w:val="00EB631F"/>
    <w:rsid w:val="00EB7327"/>
    <w:rsid w:val="00EB7934"/>
    <w:rsid w:val="00EB7D4A"/>
    <w:rsid w:val="00EC0B67"/>
    <w:rsid w:val="00EC2E64"/>
    <w:rsid w:val="00EC496C"/>
    <w:rsid w:val="00EC4FBC"/>
    <w:rsid w:val="00EC6AE9"/>
    <w:rsid w:val="00ED072C"/>
    <w:rsid w:val="00ED1534"/>
    <w:rsid w:val="00ED4867"/>
    <w:rsid w:val="00ED5102"/>
    <w:rsid w:val="00EE3EF8"/>
    <w:rsid w:val="00EF0F4E"/>
    <w:rsid w:val="00EF5A73"/>
    <w:rsid w:val="00EF5F5D"/>
    <w:rsid w:val="00EF61B2"/>
    <w:rsid w:val="00EF75CE"/>
    <w:rsid w:val="00F020AC"/>
    <w:rsid w:val="00F050B2"/>
    <w:rsid w:val="00F10162"/>
    <w:rsid w:val="00F11AC2"/>
    <w:rsid w:val="00F20EE1"/>
    <w:rsid w:val="00F222DD"/>
    <w:rsid w:val="00F23E17"/>
    <w:rsid w:val="00F25D85"/>
    <w:rsid w:val="00F319DC"/>
    <w:rsid w:val="00F40E3C"/>
    <w:rsid w:val="00F44037"/>
    <w:rsid w:val="00F45744"/>
    <w:rsid w:val="00F4761B"/>
    <w:rsid w:val="00F56140"/>
    <w:rsid w:val="00F60ECB"/>
    <w:rsid w:val="00F6373E"/>
    <w:rsid w:val="00F70899"/>
    <w:rsid w:val="00F71A23"/>
    <w:rsid w:val="00F71C4B"/>
    <w:rsid w:val="00F72B8B"/>
    <w:rsid w:val="00F7557A"/>
    <w:rsid w:val="00F76968"/>
    <w:rsid w:val="00F770AF"/>
    <w:rsid w:val="00F831D8"/>
    <w:rsid w:val="00F85D71"/>
    <w:rsid w:val="00F85FD1"/>
    <w:rsid w:val="00F86975"/>
    <w:rsid w:val="00F955E3"/>
    <w:rsid w:val="00FA09B7"/>
    <w:rsid w:val="00FA0FE0"/>
    <w:rsid w:val="00FA477E"/>
    <w:rsid w:val="00FA481D"/>
    <w:rsid w:val="00FA5F37"/>
    <w:rsid w:val="00FA662B"/>
    <w:rsid w:val="00FA6FF4"/>
    <w:rsid w:val="00FB1629"/>
    <w:rsid w:val="00FB4274"/>
    <w:rsid w:val="00FB71E5"/>
    <w:rsid w:val="00FC28CC"/>
    <w:rsid w:val="00FC3740"/>
    <w:rsid w:val="00FC543F"/>
    <w:rsid w:val="00FC602B"/>
    <w:rsid w:val="00FC65F3"/>
    <w:rsid w:val="00FD0C9C"/>
    <w:rsid w:val="00FD349A"/>
    <w:rsid w:val="00FD468D"/>
    <w:rsid w:val="00FD4DA9"/>
    <w:rsid w:val="00FD5542"/>
    <w:rsid w:val="00FE168D"/>
    <w:rsid w:val="00FE4C61"/>
    <w:rsid w:val="00FE6FEE"/>
    <w:rsid w:val="00FF00BD"/>
    <w:rsid w:val="00FF62E2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5">
      <o:colormenu v:ext="edit" fillcolor="none" strokecolor="none [3213]"/>
    </o:shapedefaults>
    <o:shapelayout v:ext="edit">
      <o:idmap v:ext="edit" data="1"/>
    </o:shapelayout>
  </w:shapeDefaults>
  <w:decimalSymbol w:val=","/>
  <w:listSeparator w:val=";"/>
  <w15:docId w15:val="{3011A047-4CF8-488B-8D8E-E75AFE5F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18EC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a9">
    <w:name w:val="Заголовок"/>
    <w:basedOn w:val="a0"/>
    <w:rsid w:val="00F76968"/>
    <w:pPr>
      <w:jc w:val="center"/>
    </w:pPr>
    <w:rPr>
      <w:sz w:val="28"/>
    </w:rPr>
  </w:style>
  <w:style w:type="paragraph" w:customStyle="1" w:styleId="aa">
    <w:name w:val="Абзац"/>
    <w:basedOn w:val="a0"/>
    <w:link w:val="ab"/>
    <w:rsid w:val="00D90EA6"/>
    <w:pPr>
      <w:ind w:left="170" w:right="170" w:firstLine="284"/>
    </w:pPr>
    <w:rPr>
      <w:szCs w:val="20"/>
    </w:rPr>
  </w:style>
  <w:style w:type="paragraph" w:customStyle="1" w:styleId="ac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d">
    <w:name w:val="Body Text"/>
    <w:basedOn w:val="a0"/>
    <w:rsid w:val="007D6925"/>
    <w:pPr>
      <w:spacing w:after="120"/>
    </w:pPr>
  </w:style>
  <w:style w:type="paragraph" w:styleId="a1">
    <w:name w:val="Body Text First Indent"/>
    <w:basedOn w:val="ad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basedOn w:val="a2"/>
    <w:uiPriority w:val="99"/>
    <w:rsid w:val="00D0724D"/>
    <w:rPr>
      <w:rFonts w:ascii="Arial" w:hAnsi="Arial" w:cs="Arial" w:hint="default"/>
      <w:color w:val="0000FF"/>
      <w:u w:val="single"/>
    </w:rPr>
  </w:style>
  <w:style w:type="character" w:customStyle="1" w:styleId="ab">
    <w:name w:val="Абзац Знак"/>
    <w:basedOn w:val="a2"/>
    <w:link w:val="aa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4C7B64"/>
    <w:pPr>
      <w:keepNext/>
      <w:spacing w:before="120" w:after="120"/>
    </w:pPr>
    <w:rPr>
      <w:b/>
      <w:sz w:val="28"/>
      <w:szCs w:val="20"/>
    </w:rPr>
  </w:style>
  <w:style w:type="character" w:customStyle="1" w:styleId="a6">
    <w:name w:val="Маркированный Знак"/>
    <w:basedOn w:val="a2"/>
    <w:link w:val="a"/>
    <w:rsid w:val="005105E9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uiPriority w:val="39"/>
    <w:rsid w:val="00A53148"/>
  </w:style>
  <w:style w:type="paragraph" w:styleId="20">
    <w:name w:val="toc 2"/>
    <w:basedOn w:val="a0"/>
    <w:next w:val="a0"/>
    <w:autoRedefine/>
    <w:uiPriority w:val="39"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uiPriority w:val="39"/>
    <w:rsid w:val="006D595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af3">
    <w:name w:val="List Paragraph"/>
    <w:basedOn w:val="a9"/>
    <w:uiPriority w:val="34"/>
    <w:qFormat/>
    <w:rsid w:val="00354AC7"/>
    <w:pPr>
      <w:ind w:left="567" w:right="281" w:firstLine="567"/>
      <w:jc w:val="both"/>
    </w:pPr>
    <w:rPr>
      <w:szCs w:val="28"/>
    </w:rPr>
  </w:style>
  <w:style w:type="paragraph" w:styleId="af4">
    <w:name w:val="TOC Heading"/>
    <w:basedOn w:val="1"/>
    <w:next w:val="a0"/>
    <w:uiPriority w:val="39"/>
    <w:semiHidden/>
    <w:unhideWhenUsed/>
    <w:qFormat/>
    <w:rsid w:val="00DA1432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b/>
      <w:color w:val="365F91"/>
      <w:kern w:val="0"/>
      <w:szCs w:val="28"/>
      <w:lang w:eastAsia="en-US"/>
    </w:rPr>
  </w:style>
  <w:style w:type="paragraph" w:customStyle="1" w:styleId="Twordoboz">
    <w:name w:val="Tword_oboz"/>
    <w:basedOn w:val="a0"/>
    <w:rsid w:val="00782321"/>
    <w:pPr>
      <w:jc w:val="center"/>
    </w:pPr>
    <w:rPr>
      <w:rFonts w:ascii="Arial" w:hAnsi="Arial" w:cs="Arial"/>
      <w:i/>
      <w:iCs/>
      <w:sz w:val="36"/>
      <w:szCs w:val="36"/>
    </w:rPr>
  </w:style>
  <w:style w:type="paragraph" w:customStyle="1" w:styleId="af5">
    <w:name w:val="Основной"/>
    <w:basedOn w:val="a0"/>
    <w:rsid w:val="0089759B"/>
    <w:pPr>
      <w:ind w:firstLine="851"/>
    </w:pPr>
    <w:rPr>
      <w:rFonts w:eastAsia="SimSun"/>
      <w:sz w:val="28"/>
      <w:szCs w:val="28"/>
      <w:lang w:eastAsia="ar-SA"/>
    </w:rPr>
  </w:style>
  <w:style w:type="paragraph" w:customStyle="1" w:styleId="200">
    <w:name w:val="Стиль Заголовок 2 + По левому краю Слева:  0 см Справа:  0 см Пе..."/>
    <w:basedOn w:val="2"/>
    <w:autoRedefine/>
    <w:rsid w:val="00832AC8"/>
    <w:pPr>
      <w:numPr>
        <w:numId w:val="21"/>
      </w:numPr>
      <w:suppressAutoHyphens/>
      <w:spacing w:before="240" w:after="240" w:line="240" w:lineRule="auto"/>
      <w:jc w:val="left"/>
    </w:pPr>
    <w:rPr>
      <w:rFonts w:cs="Times New Roman"/>
      <w:iCs w:val="0"/>
      <w:sz w:val="28"/>
      <w:szCs w:val="20"/>
    </w:rPr>
  </w:style>
  <w:style w:type="character" w:customStyle="1" w:styleId="spelle">
    <w:name w:val="spelle"/>
    <w:basedOn w:val="a2"/>
    <w:rsid w:val="00832AC8"/>
  </w:style>
  <w:style w:type="character" w:customStyle="1" w:styleId="apple-converted-space">
    <w:name w:val="apple-converted-space"/>
    <w:basedOn w:val="a2"/>
    <w:rsid w:val="00832AC8"/>
  </w:style>
  <w:style w:type="paragraph" w:customStyle="1" w:styleId="13">
    <w:name w:val="Цитата1"/>
    <w:basedOn w:val="a0"/>
    <w:rsid w:val="00832AC8"/>
    <w:pPr>
      <w:ind w:left="-142" w:right="-483"/>
      <w:jc w:val="left"/>
    </w:pPr>
    <w:rPr>
      <w:sz w:val="28"/>
      <w:szCs w:val="20"/>
      <w:lang w:eastAsia="ar-SA"/>
    </w:rPr>
  </w:style>
  <w:style w:type="character" w:customStyle="1" w:styleId="blk">
    <w:name w:val="blk"/>
    <w:basedOn w:val="a2"/>
    <w:rsid w:val="00A84D69"/>
  </w:style>
  <w:style w:type="paragraph" w:customStyle="1" w:styleId="21">
    <w:name w:val="Стиль2"/>
    <w:basedOn w:val="a0"/>
    <w:link w:val="22"/>
    <w:qFormat/>
    <w:rsid w:val="00E345B5"/>
    <w:pPr>
      <w:widowControl w:val="0"/>
      <w:autoSpaceDE w:val="0"/>
      <w:autoSpaceDN w:val="0"/>
      <w:adjustRightInd w:val="0"/>
      <w:spacing w:before="62" w:after="120" w:line="276" w:lineRule="auto"/>
      <w:ind w:right="-2" w:firstLine="283"/>
    </w:pPr>
    <w:rPr>
      <w:i/>
      <w:sz w:val="28"/>
      <w:szCs w:val="28"/>
    </w:rPr>
  </w:style>
  <w:style w:type="character" w:customStyle="1" w:styleId="22">
    <w:name w:val="Стиль2 Знак"/>
    <w:basedOn w:val="a2"/>
    <w:link w:val="21"/>
    <w:rsid w:val="00E345B5"/>
    <w:rPr>
      <w:i/>
      <w:sz w:val="28"/>
      <w:szCs w:val="28"/>
    </w:rPr>
  </w:style>
  <w:style w:type="paragraph" w:customStyle="1" w:styleId="af6">
    <w:name w:val="Стиль Заголовка"/>
    <w:basedOn w:val="2"/>
    <w:qFormat/>
    <w:rsid w:val="00E345B5"/>
    <w:pPr>
      <w:numPr>
        <w:ilvl w:val="0"/>
        <w:numId w:val="0"/>
      </w:numPr>
      <w:suppressAutoHyphens/>
      <w:spacing w:before="120" w:after="240" w:line="276" w:lineRule="auto"/>
      <w:ind w:left="360" w:right="-2"/>
      <w:jc w:val="both"/>
    </w:pPr>
    <w:rPr>
      <w:rFonts w:cs="Times New Roman"/>
      <w:i/>
      <w:sz w:val="28"/>
    </w:rPr>
  </w:style>
  <w:style w:type="paragraph" w:styleId="af7">
    <w:name w:val="Title"/>
    <w:basedOn w:val="a0"/>
    <w:link w:val="af8"/>
    <w:qFormat/>
    <w:rsid w:val="009B5D45"/>
    <w:pPr>
      <w:jc w:val="center"/>
    </w:pPr>
    <w:rPr>
      <w:sz w:val="28"/>
      <w:szCs w:val="20"/>
    </w:rPr>
  </w:style>
  <w:style w:type="character" w:customStyle="1" w:styleId="af8">
    <w:name w:val="Название Знак"/>
    <w:basedOn w:val="a2"/>
    <w:link w:val="af7"/>
    <w:rsid w:val="009B5D45"/>
    <w:rPr>
      <w:sz w:val="28"/>
    </w:rPr>
  </w:style>
  <w:style w:type="paragraph" w:customStyle="1" w:styleId="Default">
    <w:name w:val="Default"/>
    <w:rsid w:val="005E1F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9">
    <w:name w:val="_ТЕКСТ"/>
    <w:basedOn w:val="a0"/>
    <w:link w:val="afa"/>
    <w:qFormat/>
    <w:rsid w:val="00413989"/>
    <w:pPr>
      <w:tabs>
        <w:tab w:val="left" w:pos="142"/>
      </w:tabs>
      <w:snapToGrid w:val="0"/>
      <w:spacing w:before="120"/>
      <w:ind w:left="283" w:right="283" w:firstLine="283"/>
    </w:pPr>
    <w:rPr>
      <w:i/>
      <w:color w:val="000000"/>
      <w:sz w:val="28"/>
      <w:szCs w:val="28"/>
      <w:shd w:val="clear" w:color="auto" w:fill="FFFFFF"/>
    </w:rPr>
  </w:style>
  <w:style w:type="character" w:customStyle="1" w:styleId="afa">
    <w:name w:val="_ТЕКСТ Знак"/>
    <w:basedOn w:val="a2"/>
    <w:link w:val="af9"/>
    <w:rsid w:val="00413989"/>
    <w:rPr>
      <w:i/>
      <w:color w:val="000000"/>
      <w:sz w:val="28"/>
      <w:szCs w:val="28"/>
    </w:rPr>
  </w:style>
  <w:style w:type="paragraph" w:styleId="afb">
    <w:name w:val="No Spacing"/>
    <w:uiPriority w:val="1"/>
    <w:qFormat/>
    <w:rsid w:val="0042304F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2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RT\VBA\O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C60A88C-0971-45CA-8077-24D4776AE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/>
  <LinksUpToDate>false</LinksUpToDate>
  <CharactersWithSpaces>683</CharactersWithSpaces>
  <SharedDoc>false</SharedDoc>
  <HLinks>
    <vt:vector size="108" baseType="variant"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_Toc442009812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_Toc442009811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_Toc442009810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_Toc442009809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_Toc442009808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_Toc442009807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_Toc442009806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_Toc442009805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_Toc442009804</vt:lpwstr>
      </vt:variant>
      <vt:variant>
        <vt:i4>1703998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_Toc442009803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_Toc442009802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_Toc442009801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_Toc442009800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_Toc442009799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_Toc442009798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_Toc442009797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_Toc442009796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_Toc442009795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Андрей Николаев</dc:creator>
  <cp:lastModifiedBy>Левина Юлия Евгеньевна</cp:lastModifiedBy>
  <cp:revision>2</cp:revision>
  <cp:lastPrinted>2016-10-30T18:29:00Z</cp:lastPrinted>
  <dcterms:created xsi:type="dcterms:W3CDTF">2016-11-25T10:11:00Z</dcterms:created>
  <dcterms:modified xsi:type="dcterms:W3CDTF">2016-11-25T10:11:00Z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